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624719B"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DA7D94">
        <w:rPr>
          <w:b/>
          <w:bCs/>
          <w:sz w:val="32"/>
          <w:szCs w:val="32"/>
        </w:rPr>
        <w:t>2</w:t>
      </w:r>
      <w:r w:rsidR="00293D1E">
        <w:rPr>
          <w:b/>
          <w:bCs/>
          <w:sz w:val="32"/>
          <w:szCs w:val="32"/>
        </w:rPr>
        <w:t>E_CC#</w:t>
      </w:r>
      <w:r w:rsidR="00C445E6">
        <w:rPr>
          <w:b/>
          <w:bCs/>
          <w:sz w:val="32"/>
          <w:szCs w:val="32"/>
        </w:rPr>
        <w:t>3</w:t>
      </w:r>
      <w:r w:rsidR="0064465A">
        <w:rPr>
          <w:b/>
          <w:bCs/>
          <w:sz w:val="32"/>
          <w:szCs w:val="32"/>
        </w:rPr>
        <w:br/>
        <w:t>Version</w:t>
      </w:r>
      <w:r w:rsidR="00D40D28">
        <w:rPr>
          <w:b/>
          <w:bCs/>
          <w:sz w:val="32"/>
          <w:szCs w:val="32"/>
        </w:rPr>
        <w:t xml:space="preserve"> </w:t>
      </w:r>
      <w:r w:rsidR="00FF5827">
        <w:rPr>
          <w:b/>
          <w:bCs/>
          <w:sz w:val="32"/>
          <w:szCs w:val="32"/>
        </w:rPr>
        <w:t>2</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013BD92F"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88498C">
        <w:rPr>
          <w:color w:val="0000FF"/>
        </w:rPr>
        <w:t>2</w:t>
      </w:r>
      <w:r w:rsidR="00C445E6">
        <w:rPr>
          <w:color w:val="0000FF"/>
        </w:rPr>
        <w:t>3</w:t>
      </w:r>
      <w:r w:rsidR="00CA4BD5">
        <w:rPr>
          <w:color w:val="0000FF"/>
        </w:rPr>
        <w:t xml:space="preserve"> </w:t>
      </w:r>
      <w:r w:rsidR="00DA7D94">
        <w:rPr>
          <w:color w:val="0000FF"/>
        </w:rPr>
        <w:t>August</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445E6">
        <w:rPr>
          <w:color w:val="0000FF"/>
        </w:rPr>
        <w:t>2.3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22E94C3D" w:rsidR="004A698B" w:rsidRDefault="00BE050C" w:rsidP="006C270F">
      <w:r>
        <w:t xml:space="preserve">~ </w:t>
      </w:r>
      <w:r w:rsidR="00DB0F7E">
        <w:t>250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649390A" w14:textId="77777777" w:rsidR="002C0C22" w:rsidRDefault="002C0C22" w:rsidP="008473C1">
      <w:pPr>
        <w:pStyle w:val="FP"/>
        <w:rPr>
          <w:color w:val="0000FF"/>
        </w:rPr>
      </w:pPr>
      <w:r>
        <w:rPr>
          <w:color w:val="0000FF"/>
        </w:rPr>
        <w:t>Apple</w:t>
      </w:r>
    </w:p>
    <w:p w14:paraId="312D4289" w14:textId="77777777" w:rsidR="002C0C22" w:rsidRDefault="002C0C22" w:rsidP="008473C1">
      <w:pPr>
        <w:pStyle w:val="FP"/>
        <w:rPr>
          <w:color w:val="0000FF"/>
        </w:rPr>
      </w:pPr>
      <w:r>
        <w:rPr>
          <w:color w:val="0000FF"/>
        </w:rPr>
        <w:t>AT&amp;T</w:t>
      </w:r>
    </w:p>
    <w:p w14:paraId="2AA332BF" w14:textId="77777777" w:rsidR="002C0C22" w:rsidRDefault="002C0C22" w:rsidP="008473C1">
      <w:pPr>
        <w:pStyle w:val="FP"/>
        <w:rPr>
          <w:color w:val="0000FF"/>
        </w:rPr>
      </w:pPr>
      <w:r>
        <w:rPr>
          <w:color w:val="0000FF"/>
        </w:rPr>
        <w:t>Avanti</w:t>
      </w:r>
    </w:p>
    <w:p w14:paraId="654B3830" w14:textId="77777777" w:rsidR="002C0C22" w:rsidRDefault="002C0C22" w:rsidP="008473C1">
      <w:pPr>
        <w:pStyle w:val="FP"/>
        <w:rPr>
          <w:color w:val="0000FF"/>
        </w:rPr>
      </w:pPr>
      <w:r>
        <w:rPr>
          <w:color w:val="0000FF"/>
        </w:rPr>
        <w:t>Broadcom</w:t>
      </w:r>
    </w:p>
    <w:p w14:paraId="476D7E2B" w14:textId="77777777" w:rsidR="002C0C22" w:rsidRDefault="002C0C22" w:rsidP="008473C1">
      <w:pPr>
        <w:pStyle w:val="FP"/>
        <w:rPr>
          <w:color w:val="0000FF"/>
        </w:rPr>
      </w:pPr>
      <w:r>
        <w:rPr>
          <w:color w:val="0000FF"/>
        </w:rPr>
        <w:t>BT</w:t>
      </w:r>
    </w:p>
    <w:p w14:paraId="388ECC94" w14:textId="77777777" w:rsidR="002C0C22" w:rsidRDefault="002C0C22" w:rsidP="008473C1">
      <w:pPr>
        <w:pStyle w:val="FP"/>
        <w:rPr>
          <w:color w:val="0000FF"/>
        </w:rPr>
      </w:pPr>
      <w:r>
        <w:rPr>
          <w:color w:val="0000FF"/>
        </w:rPr>
        <w:t>CableLabs</w:t>
      </w:r>
    </w:p>
    <w:p w14:paraId="314E923E" w14:textId="77777777" w:rsidR="002C0C22" w:rsidRDefault="002C0C22" w:rsidP="008473C1">
      <w:pPr>
        <w:pStyle w:val="FP"/>
        <w:rPr>
          <w:color w:val="0000FF"/>
        </w:rPr>
      </w:pPr>
      <w:r>
        <w:rPr>
          <w:color w:val="0000FF"/>
        </w:rPr>
        <w:t>CATT</w:t>
      </w:r>
    </w:p>
    <w:p w14:paraId="600A0DB3" w14:textId="77777777" w:rsidR="002C0C22" w:rsidRDefault="002C0C22" w:rsidP="008473C1">
      <w:pPr>
        <w:pStyle w:val="FP"/>
        <w:rPr>
          <w:color w:val="0000FF"/>
        </w:rPr>
      </w:pPr>
      <w:r>
        <w:rPr>
          <w:color w:val="0000FF"/>
        </w:rPr>
        <w:t>CBN</w:t>
      </w:r>
    </w:p>
    <w:p w14:paraId="6548E88A" w14:textId="77777777" w:rsidR="002C0C22" w:rsidRDefault="002C0C22" w:rsidP="008473C1">
      <w:pPr>
        <w:pStyle w:val="FP"/>
        <w:rPr>
          <w:color w:val="0000FF"/>
        </w:rPr>
      </w:pPr>
      <w:r>
        <w:rPr>
          <w:color w:val="0000FF"/>
        </w:rPr>
        <w:t>Charter</w:t>
      </w:r>
    </w:p>
    <w:p w14:paraId="645D3931" w14:textId="77777777" w:rsidR="002C0C22" w:rsidRDefault="002C0C22" w:rsidP="008473C1">
      <w:pPr>
        <w:pStyle w:val="FP"/>
        <w:rPr>
          <w:color w:val="0000FF"/>
        </w:rPr>
      </w:pPr>
      <w:r>
        <w:rPr>
          <w:color w:val="0000FF"/>
        </w:rPr>
        <w:t>China Mobile</w:t>
      </w:r>
    </w:p>
    <w:p w14:paraId="1C8B7F43" w14:textId="77777777" w:rsidR="002C0C22" w:rsidRDefault="002C0C22" w:rsidP="008473C1">
      <w:pPr>
        <w:pStyle w:val="FP"/>
        <w:rPr>
          <w:color w:val="0000FF"/>
        </w:rPr>
      </w:pPr>
      <w:r>
        <w:rPr>
          <w:color w:val="0000FF"/>
        </w:rPr>
        <w:t>China Telecom</w:t>
      </w:r>
    </w:p>
    <w:p w14:paraId="7E66CE50" w14:textId="77777777" w:rsidR="002C0C22" w:rsidRDefault="002C0C22" w:rsidP="008473C1">
      <w:pPr>
        <w:pStyle w:val="FP"/>
        <w:rPr>
          <w:color w:val="0000FF"/>
        </w:rPr>
      </w:pPr>
      <w:r>
        <w:rPr>
          <w:color w:val="0000FF"/>
        </w:rPr>
        <w:t>China Unicom</w:t>
      </w:r>
    </w:p>
    <w:p w14:paraId="7DF9FB4B" w14:textId="77777777" w:rsidR="002C0C22" w:rsidRDefault="002C0C22" w:rsidP="008473C1">
      <w:pPr>
        <w:pStyle w:val="FP"/>
        <w:rPr>
          <w:color w:val="0000FF"/>
        </w:rPr>
      </w:pPr>
      <w:r>
        <w:rPr>
          <w:color w:val="0000FF"/>
        </w:rPr>
        <w:t>CMCC</w:t>
      </w:r>
    </w:p>
    <w:p w14:paraId="4886A9D6" w14:textId="77777777" w:rsidR="002C0C22" w:rsidRDefault="002C0C22" w:rsidP="008473C1">
      <w:pPr>
        <w:pStyle w:val="FP"/>
        <w:rPr>
          <w:color w:val="0000FF"/>
        </w:rPr>
      </w:pPr>
      <w:r>
        <w:rPr>
          <w:color w:val="0000FF"/>
        </w:rPr>
        <w:t>Comcast</w:t>
      </w:r>
    </w:p>
    <w:p w14:paraId="1AA2211C" w14:textId="77777777" w:rsidR="002C0C22" w:rsidRDefault="002C0C22" w:rsidP="008473C1">
      <w:pPr>
        <w:pStyle w:val="FP"/>
        <w:rPr>
          <w:color w:val="0000FF"/>
        </w:rPr>
      </w:pPr>
      <w:r>
        <w:rPr>
          <w:color w:val="0000FF"/>
        </w:rPr>
        <w:t>Costas</w:t>
      </w:r>
    </w:p>
    <w:p w14:paraId="319016B2" w14:textId="77777777" w:rsidR="002C0C22" w:rsidRDefault="002C0C22" w:rsidP="008473C1">
      <w:pPr>
        <w:pStyle w:val="FP"/>
        <w:rPr>
          <w:color w:val="0000FF"/>
        </w:rPr>
      </w:pPr>
      <w:r>
        <w:rPr>
          <w:color w:val="0000FF"/>
        </w:rPr>
        <w:t>Deutsche Telekom</w:t>
      </w:r>
    </w:p>
    <w:p w14:paraId="09326C63" w14:textId="77777777" w:rsidR="002C0C22" w:rsidRDefault="002C0C22" w:rsidP="008473C1">
      <w:pPr>
        <w:pStyle w:val="FP"/>
        <w:rPr>
          <w:color w:val="0000FF"/>
        </w:rPr>
      </w:pPr>
      <w:r>
        <w:rPr>
          <w:color w:val="0000FF"/>
        </w:rPr>
        <w:t>DISH</w:t>
      </w:r>
    </w:p>
    <w:p w14:paraId="0FB35E24" w14:textId="77777777" w:rsidR="002C0C22" w:rsidRDefault="002C0C22" w:rsidP="008473C1">
      <w:pPr>
        <w:pStyle w:val="FP"/>
        <w:rPr>
          <w:color w:val="0000FF"/>
        </w:rPr>
      </w:pPr>
      <w:r>
        <w:rPr>
          <w:color w:val="0000FF"/>
        </w:rPr>
        <w:t>Ericsson</w:t>
      </w:r>
    </w:p>
    <w:p w14:paraId="04400B16" w14:textId="77777777" w:rsidR="002C0C22" w:rsidRDefault="002C0C22" w:rsidP="008473C1">
      <w:pPr>
        <w:pStyle w:val="FP"/>
        <w:rPr>
          <w:color w:val="0000FF"/>
        </w:rPr>
      </w:pPr>
      <w:r>
        <w:rPr>
          <w:color w:val="0000FF"/>
        </w:rPr>
        <w:t>FirstNet</w:t>
      </w:r>
    </w:p>
    <w:p w14:paraId="248903C0" w14:textId="77777777" w:rsidR="002C0C22" w:rsidRDefault="002C0C22" w:rsidP="008473C1">
      <w:pPr>
        <w:pStyle w:val="FP"/>
        <w:rPr>
          <w:color w:val="0000FF"/>
        </w:rPr>
      </w:pPr>
      <w:r>
        <w:rPr>
          <w:color w:val="0000FF"/>
        </w:rPr>
        <w:t>Fujitsu</w:t>
      </w:r>
    </w:p>
    <w:p w14:paraId="35768C47" w14:textId="77777777" w:rsidR="002C0C22" w:rsidRDefault="002C0C22" w:rsidP="008473C1">
      <w:pPr>
        <w:pStyle w:val="FP"/>
        <w:rPr>
          <w:color w:val="0000FF"/>
        </w:rPr>
      </w:pPr>
      <w:r>
        <w:rPr>
          <w:color w:val="0000FF"/>
        </w:rPr>
        <w:t>Futurewei</w:t>
      </w:r>
    </w:p>
    <w:p w14:paraId="607806DF" w14:textId="77777777" w:rsidR="002C0C22" w:rsidRDefault="002C0C22" w:rsidP="008473C1">
      <w:pPr>
        <w:pStyle w:val="FP"/>
        <w:rPr>
          <w:color w:val="0000FF"/>
        </w:rPr>
      </w:pPr>
      <w:r>
        <w:rPr>
          <w:color w:val="0000FF"/>
        </w:rPr>
        <w:t>Google</w:t>
      </w:r>
    </w:p>
    <w:p w14:paraId="2DFE2406" w14:textId="77777777" w:rsidR="002C0C22" w:rsidRDefault="002C0C22" w:rsidP="008473C1">
      <w:pPr>
        <w:pStyle w:val="FP"/>
        <w:rPr>
          <w:color w:val="0000FF"/>
        </w:rPr>
      </w:pPr>
      <w:r>
        <w:rPr>
          <w:color w:val="0000FF"/>
        </w:rPr>
        <w:t>Huawei</w:t>
      </w:r>
    </w:p>
    <w:p w14:paraId="1082AE52" w14:textId="77777777" w:rsidR="002C0C22" w:rsidRDefault="002C0C22" w:rsidP="008473C1">
      <w:pPr>
        <w:pStyle w:val="FP"/>
        <w:rPr>
          <w:color w:val="0000FF"/>
        </w:rPr>
      </w:pPr>
      <w:r>
        <w:rPr>
          <w:color w:val="0000FF"/>
        </w:rPr>
        <w:t>Intel</w:t>
      </w:r>
    </w:p>
    <w:p w14:paraId="6F5020C4" w14:textId="77777777" w:rsidR="002C0C22" w:rsidRDefault="002C0C22" w:rsidP="008473C1">
      <w:pPr>
        <w:pStyle w:val="FP"/>
        <w:rPr>
          <w:color w:val="0000FF"/>
        </w:rPr>
      </w:pPr>
      <w:r>
        <w:rPr>
          <w:color w:val="0000FF"/>
        </w:rPr>
        <w:t>InterDigital</w:t>
      </w:r>
    </w:p>
    <w:p w14:paraId="2CDFCA0F" w14:textId="77777777" w:rsidR="002C0C22" w:rsidRDefault="002C0C22" w:rsidP="008473C1">
      <w:pPr>
        <w:pStyle w:val="FP"/>
        <w:rPr>
          <w:color w:val="0000FF"/>
        </w:rPr>
      </w:pPr>
      <w:r>
        <w:rPr>
          <w:color w:val="0000FF"/>
        </w:rPr>
        <w:t>KPN</w:t>
      </w:r>
    </w:p>
    <w:p w14:paraId="565E2059" w14:textId="77777777" w:rsidR="002C0C22" w:rsidRDefault="002C0C22" w:rsidP="008473C1">
      <w:pPr>
        <w:pStyle w:val="FP"/>
        <w:rPr>
          <w:color w:val="0000FF"/>
        </w:rPr>
      </w:pPr>
      <w:r>
        <w:rPr>
          <w:color w:val="0000FF"/>
        </w:rPr>
        <w:t>Kyocera</w:t>
      </w:r>
    </w:p>
    <w:p w14:paraId="05ED2643" w14:textId="77777777" w:rsidR="002C0C22" w:rsidRDefault="002C0C22" w:rsidP="008473C1">
      <w:pPr>
        <w:pStyle w:val="FP"/>
        <w:rPr>
          <w:color w:val="0000FF"/>
        </w:rPr>
      </w:pPr>
      <w:r>
        <w:rPr>
          <w:color w:val="0000FF"/>
        </w:rPr>
        <w:t>Lenovo</w:t>
      </w:r>
    </w:p>
    <w:p w14:paraId="6805AADF" w14:textId="77777777" w:rsidR="002C0C22" w:rsidRDefault="002C0C22" w:rsidP="008473C1">
      <w:pPr>
        <w:pStyle w:val="FP"/>
        <w:rPr>
          <w:color w:val="0000FF"/>
        </w:rPr>
      </w:pPr>
      <w:r>
        <w:rPr>
          <w:color w:val="0000FF"/>
        </w:rPr>
        <w:t>LGE</w:t>
      </w:r>
    </w:p>
    <w:p w14:paraId="0F04F173" w14:textId="77777777" w:rsidR="002C0C22" w:rsidRDefault="002C0C22" w:rsidP="008473C1">
      <w:pPr>
        <w:pStyle w:val="FP"/>
        <w:rPr>
          <w:color w:val="0000FF"/>
        </w:rPr>
      </w:pPr>
      <w:r>
        <w:rPr>
          <w:color w:val="0000FF"/>
        </w:rPr>
        <w:t>MediaTek</w:t>
      </w:r>
    </w:p>
    <w:p w14:paraId="27EDC7E3" w14:textId="77777777" w:rsidR="002C0C22" w:rsidRDefault="002C0C22" w:rsidP="008473C1">
      <w:pPr>
        <w:pStyle w:val="FP"/>
        <w:rPr>
          <w:color w:val="0000FF"/>
        </w:rPr>
      </w:pPr>
      <w:r>
        <w:rPr>
          <w:color w:val="0000FF"/>
        </w:rPr>
        <w:t>Meta</w:t>
      </w:r>
    </w:p>
    <w:p w14:paraId="4DF76F49" w14:textId="77777777" w:rsidR="002C0C22" w:rsidRDefault="002C0C22" w:rsidP="008473C1">
      <w:pPr>
        <w:pStyle w:val="FP"/>
        <w:rPr>
          <w:color w:val="0000FF"/>
        </w:rPr>
      </w:pPr>
      <w:r>
        <w:rPr>
          <w:color w:val="0000FF"/>
        </w:rPr>
        <w:t>NEC</w:t>
      </w:r>
    </w:p>
    <w:p w14:paraId="2F2AED26" w14:textId="77777777" w:rsidR="002C0C22" w:rsidRDefault="002C0C22" w:rsidP="008473C1">
      <w:pPr>
        <w:pStyle w:val="FP"/>
        <w:rPr>
          <w:color w:val="0000FF"/>
        </w:rPr>
      </w:pPr>
      <w:r>
        <w:rPr>
          <w:color w:val="0000FF"/>
        </w:rPr>
        <w:t>NICT</w:t>
      </w:r>
    </w:p>
    <w:p w14:paraId="704666FA" w14:textId="77777777" w:rsidR="002C0C22" w:rsidRDefault="002C0C22" w:rsidP="008473C1">
      <w:pPr>
        <w:pStyle w:val="FP"/>
        <w:rPr>
          <w:color w:val="0000FF"/>
        </w:rPr>
      </w:pPr>
      <w:r>
        <w:rPr>
          <w:color w:val="0000FF"/>
        </w:rPr>
        <w:t>Nokia</w:t>
      </w:r>
    </w:p>
    <w:p w14:paraId="303D1B6B" w14:textId="77777777" w:rsidR="002C0C22" w:rsidRDefault="002C0C22" w:rsidP="008473C1">
      <w:pPr>
        <w:pStyle w:val="FP"/>
        <w:rPr>
          <w:color w:val="0000FF"/>
        </w:rPr>
      </w:pPr>
      <w:r>
        <w:rPr>
          <w:color w:val="0000FF"/>
        </w:rPr>
        <w:t>NTT</w:t>
      </w:r>
    </w:p>
    <w:p w14:paraId="600D056F" w14:textId="77777777" w:rsidR="002C0C22" w:rsidRDefault="002C0C22" w:rsidP="008473C1">
      <w:pPr>
        <w:pStyle w:val="FP"/>
        <w:rPr>
          <w:color w:val="0000FF"/>
        </w:rPr>
      </w:pPr>
      <w:r>
        <w:rPr>
          <w:color w:val="0000FF"/>
        </w:rPr>
        <w:t>NTT DOCOMO</w:t>
      </w:r>
    </w:p>
    <w:p w14:paraId="1A205325" w14:textId="77777777" w:rsidR="002C0C22" w:rsidRDefault="002C0C22" w:rsidP="008473C1">
      <w:pPr>
        <w:pStyle w:val="FP"/>
        <w:rPr>
          <w:color w:val="0000FF"/>
        </w:rPr>
      </w:pPr>
      <w:r>
        <w:rPr>
          <w:color w:val="0000FF"/>
        </w:rPr>
        <w:t>OPPO</w:t>
      </w:r>
    </w:p>
    <w:p w14:paraId="7436B3D5" w14:textId="77777777" w:rsidR="002C0C22" w:rsidRDefault="002C0C22" w:rsidP="008473C1">
      <w:pPr>
        <w:pStyle w:val="FP"/>
        <w:rPr>
          <w:color w:val="0000FF"/>
        </w:rPr>
      </w:pPr>
      <w:r>
        <w:rPr>
          <w:color w:val="0000FF"/>
        </w:rPr>
        <w:t>oracle</w:t>
      </w:r>
    </w:p>
    <w:p w14:paraId="5278DAFF" w14:textId="77777777" w:rsidR="002C0C22" w:rsidRDefault="002C0C22" w:rsidP="008473C1">
      <w:pPr>
        <w:pStyle w:val="FP"/>
        <w:rPr>
          <w:color w:val="0000FF"/>
        </w:rPr>
      </w:pPr>
      <w:r>
        <w:rPr>
          <w:color w:val="0000FF"/>
        </w:rPr>
        <w:t>Orange</w:t>
      </w:r>
    </w:p>
    <w:p w14:paraId="333CB8D6" w14:textId="77777777" w:rsidR="002C0C22" w:rsidRDefault="002C0C22" w:rsidP="008473C1">
      <w:pPr>
        <w:pStyle w:val="FP"/>
        <w:rPr>
          <w:color w:val="0000FF"/>
        </w:rPr>
      </w:pPr>
      <w:r>
        <w:rPr>
          <w:color w:val="0000FF"/>
        </w:rPr>
        <w:t>Peraton Labs</w:t>
      </w:r>
    </w:p>
    <w:p w14:paraId="7893AE10" w14:textId="77777777" w:rsidR="002C0C22" w:rsidRDefault="002C0C22" w:rsidP="008473C1">
      <w:pPr>
        <w:pStyle w:val="FP"/>
        <w:rPr>
          <w:color w:val="0000FF"/>
        </w:rPr>
      </w:pPr>
      <w:r>
        <w:rPr>
          <w:color w:val="0000FF"/>
        </w:rPr>
        <w:t>Qualcomm</w:t>
      </w:r>
    </w:p>
    <w:p w14:paraId="3CAF0896" w14:textId="77777777" w:rsidR="002C0C22" w:rsidRDefault="002C0C22" w:rsidP="008473C1">
      <w:pPr>
        <w:pStyle w:val="FP"/>
        <w:rPr>
          <w:color w:val="0000FF"/>
        </w:rPr>
      </w:pPr>
      <w:r>
        <w:rPr>
          <w:color w:val="0000FF"/>
        </w:rPr>
        <w:t>Samsung</w:t>
      </w:r>
    </w:p>
    <w:p w14:paraId="08CE1C4F" w14:textId="77777777" w:rsidR="002C0C22" w:rsidRDefault="002C0C22" w:rsidP="008473C1">
      <w:pPr>
        <w:pStyle w:val="FP"/>
        <w:rPr>
          <w:color w:val="0000FF"/>
        </w:rPr>
      </w:pPr>
      <w:r>
        <w:rPr>
          <w:color w:val="0000FF"/>
        </w:rPr>
        <w:t>Sandvine</w:t>
      </w:r>
    </w:p>
    <w:p w14:paraId="101F0C57" w14:textId="77777777" w:rsidR="002C0C22" w:rsidRDefault="002C0C22" w:rsidP="008473C1">
      <w:pPr>
        <w:pStyle w:val="FP"/>
        <w:rPr>
          <w:color w:val="0000FF"/>
        </w:rPr>
      </w:pPr>
      <w:r>
        <w:rPr>
          <w:color w:val="0000FF"/>
        </w:rPr>
        <w:t>Sony</w:t>
      </w:r>
    </w:p>
    <w:p w14:paraId="511B051D" w14:textId="77777777" w:rsidR="002C0C22" w:rsidRDefault="002C0C22" w:rsidP="008473C1">
      <w:pPr>
        <w:pStyle w:val="FP"/>
        <w:rPr>
          <w:color w:val="0000FF"/>
        </w:rPr>
      </w:pPr>
      <w:r>
        <w:rPr>
          <w:color w:val="0000FF"/>
        </w:rPr>
        <w:t>Thales</w:t>
      </w:r>
    </w:p>
    <w:p w14:paraId="5C350E72" w14:textId="77777777" w:rsidR="002C0C22" w:rsidRDefault="002C0C22" w:rsidP="008473C1">
      <w:pPr>
        <w:pStyle w:val="FP"/>
        <w:rPr>
          <w:color w:val="0000FF"/>
        </w:rPr>
      </w:pPr>
      <w:r>
        <w:rPr>
          <w:color w:val="0000FF"/>
        </w:rPr>
        <w:t>TI</w:t>
      </w:r>
    </w:p>
    <w:p w14:paraId="6E22CA18" w14:textId="77777777" w:rsidR="002C0C22" w:rsidRDefault="002C0C22" w:rsidP="008473C1">
      <w:pPr>
        <w:pStyle w:val="FP"/>
        <w:rPr>
          <w:color w:val="0000FF"/>
        </w:rPr>
      </w:pPr>
      <w:r>
        <w:rPr>
          <w:color w:val="0000FF"/>
        </w:rPr>
        <w:t>T-Mobile USA</w:t>
      </w:r>
    </w:p>
    <w:p w14:paraId="451D42C6" w14:textId="77777777" w:rsidR="002C0C22" w:rsidRDefault="002C0C22" w:rsidP="008473C1">
      <w:pPr>
        <w:pStyle w:val="FP"/>
        <w:rPr>
          <w:color w:val="0000FF"/>
        </w:rPr>
      </w:pPr>
      <w:r>
        <w:rPr>
          <w:color w:val="0000FF"/>
        </w:rPr>
        <w:t>Verizon</w:t>
      </w:r>
    </w:p>
    <w:p w14:paraId="6674CA12" w14:textId="77777777" w:rsidR="002C0C22" w:rsidRDefault="002C0C22" w:rsidP="008473C1">
      <w:pPr>
        <w:pStyle w:val="FP"/>
        <w:rPr>
          <w:color w:val="0000FF"/>
        </w:rPr>
      </w:pPr>
      <w:r>
        <w:rPr>
          <w:color w:val="0000FF"/>
        </w:rPr>
        <w:t>Vodafone</w:t>
      </w:r>
    </w:p>
    <w:p w14:paraId="2296CBCC" w14:textId="77777777" w:rsidR="002C0C22" w:rsidRDefault="002C0C22" w:rsidP="008473C1">
      <w:pPr>
        <w:pStyle w:val="FP"/>
        <w:rPr>
          <w:color w:val="0000FF"/>
        </w:rPr>
      </w:pPr>
      <w:r>
        <w:rPr>
          <w:color w:val="0000FF"/>
        </w:rPr>
        <w:t>Xiaomi</w:t>
      </w:r>
    </w:p>
    <w:p w14:paraId="1D82EAC7" w14:textId="26E965CB" w:rsidR="00D5287B" w:rsidRDefault="002C0C22"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55A01106" w:rsidR="00780C5D" w:rsidRDefault="003843AC" w:rsidP="00CA4BD5">
      <w:pPr>
        <w:rPr>
          <w:lang w:eastAsia="en-US"/>
        </w:rPr>
      </w:pPr>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w:t>
      </w:r>
      <w:r w:rsidR="00C445E6">
        <w:rPr>
          <w:lang w:eastAsia="en-US"/>
        </w:rPr>
        <w:t>marked 'For CC#3'</w:t>
      </w:r>
      <w:r w:rsidR="00780C5D">
        <w:rPr>
          <w:lang w:eastAsia="en-US"/>
        </w:rPr>
        <w:t xml:space="preserve"> in</w:t>
      </w:r>
      <w:r w:rsidR="00C445E6">
        <w:rPr>
          <w:lang w:eastAsia="en-US"/>
        </w:rPr>
        <w:t xml:space="preserve"> the Combined C</w:t>
      </w:r>
      <w:r w:rsidR="00390D21">
        <w:rPr>
          <w:lang w:eastAsia="en-US"/>
        </w:rPr>
        <w:t>h</w:t>
      </w:r>
      <w:r w:rsidR="00C445E6">
        <w:rPr>
          <w:lang w:eastAsia="en-US"/>
        </w:rPr>
        <w:t>air Notes:</w:t>
      </w:r>
      <w:r w:rsidR="00780C5D">
        <w:rPr>
          <w:lang w:eastAsia="en-US"/>
        </w:rPr>
        <w:t xml:space="preserve"> </w:t>
      </w:r>
      <w:r w:rsidR="00C445E6">
        <w:rPr>
          <w:lang w:eastAsia="en-US"/>
        </w:rPr>
        <w:t>https://www.3gpp.org/ftp/tsg_sa/WG2_Arch/TSGS2_152E_Electronic_2022-08/INBOX/Chair_Notes/Combined_ChairNotes_AI%23_4.X_5.X_6.X_7.X_8.X-08-22-1800.doc</w:t>
      </w:r>
    </w:p>
    <w:p w14:paraId="7FF73F6C" w14:textId="088047DB" w:rsidR="00C445E6" w:rsidRPr="00C445E6" w:rsidRDefault="00C445E6" w:rsidP="00C445E6">
      <w:pPr>
        <w:rPr>
          <w:lang w:eastAsia="en-US"/>
        </w:rPr>
      </w:pPr>
      <w:r>
        <w:t xml:space="preserve">and issues for a Show of Hands provided in the CC#3 folder: </w:t>
      </w:r>
      <w:hyperlink r:id="rId8" w:history="1">
        <w:r w:rsidRPr="00BB1517">
          <w:rPr>
            <w:rStyle w:val="Hyperlink"/>
            <w:lang w:eastAsia="en-US"/>
          </w:rPr>
          <w:t>https://www.3gpp.org/ftp/tsg_sa/WG2_Arch/TSGS2_152E_Electronic_2022-08/INBOX/CCs/CC%233_2022-08-23_1230-1530_UTC</w:t>
        </w:r>
      </w:hyperlink>
      <w:r w:rsidRPr="00C445E6">
        <w:t xml:space="preserve"> </w:t>
      </w:r>
    </w:p>
    <w:p w14:paraId="2A675D2F" w14:textId="77777777" w:rsidR="00C445E6" w:rsidRPr="00C445E6" w:rsidRDefault="00C445E6" w:rsidP="00C445E6">
      <w:pPr>
        <w:rPr>
          <w:b/>
          <w:bCs/>
        </w:rPr>
      </w:pPr>
      <w:r w:rsidRPr="00C445E6">
        <w:rPr>
          <w:b/>
          <w:bCs/>
        </w:rPr>
        <w:t>Only late revision for 5MBS &amp; NR Slice will be considered. No other late revision will be considered.</w:t>
      </w:r>
    </w:p>
    <w:p w14:paraId="4DE2A525" w14:textId="77777777" w:rsidR="0088498C" w:rsidRDefault="0088498C" w:rsidP="00CA4BD5"/>
    <w:p w14:paraId="6B0ED686" w14:textId="1562F8A1" w:rsidR="00C445E6" w:rsidRDefault="00C445E6" w:rsidP="0088498C">
      <w:pPr>
        <w:pStyle w:val="Heading1"/>
      </w:pPr>
      <w:r>
        <w:t>1.</w:t>
      </w:r>
      <w:r>
        <w:tab/>
        <w:t>Issues marked as "For CC#3" in Combined Chairs note for AI# 4.X, 5.X, 6.X, 7.X 8.X</w:t>
      </w:r>
      <w:r>
        <w:br/>
      </w:r>
      <w:hyperlink r:id="rId9" w:history="1">
        <w:r w:rsidRPr="00BB1517">
          <w:rPr>
            <w:rStyle w:val="Hyperlink"/>
          </w:rPr>
          <w:t>https://www.3gpp.org/ftp/tsg_sa/WG2_Arch/TSGS2_152E_Electronic_2022-08/INBOX/Chair_Notes/Combined_ChairNotes_AI%23_4.X_5.X_6.X_7.X_8.X-08-22-1800.doc</w:t>
        </w:r>
      </w:hyperlink>
    </w:p>
    <w:p w14:paraId="1701E9DB" w14:textId="747E6909" w:rsidR="00C445E6" w:rsidRPr="00C445E6" w:rsidRDefault="00C445E6" w:rsidP="00C445E6">
      <w:pPr>
        <w:rPr>
          <w:b/>
          <w:bCs/>
        </w:rPr>
      </w:pPr>
      <w:r w:rsidRPr="00C445E6">
        <w:rPr>
          <w:b/>
          <w:bCs/>
        </w:rPr>
        <w:t>Only late revision for 5MBS &amp; NR Slice will be considered. No other late revision will be considered.</w:t>
      </w:r>
    </w:p>
    <w:p w14:paraId="30906B71" w14:textId="137F686E" w:rsidR="00C445E6" w:rsidRDefault="00436BD9" w:rsidP="00C445E6">
      <w:pPr>
        <w:rPr>
          <w:lang w:eastAsia="en-US"/>
        </w:rPr>
      </w:pPr>
      <w:r>
        <w:rPr>
          <w:lang w:eastAsia="en-US"/>
        </w:rPr>
        <w:t>Some Updates were made for some document status:</w:t>
      </w:r>
    </w:p>
    <w:p w14:paraId="41E9A532" w14:textId="77777777" w:rsidR="00436BD9" w:rsidRDefault="00436BD9" w:rsidP="00436BD9">
      <w:pPr>
        <w:keepNext/>
        <w:pBdr>
          <w:top w:val="single" w:sz="4" w:space="1" w:color="auto"/>
        </w:pBdr>
        <w:rPr>
          <w:lang w:eastAsia="en-US"/>
        </w:rPr>
      </w:pPr>
      <w:r w:rsidRPr="00C445E6">
        <w:rPr>
          <w:color w:val="0000FF"/>
          <w:lang w:eastAsia="en-US"/>
        </w:rPr>
        <w:t>S2-22057</w:t>
      </w:r>
      <w:r>
        <w:rPr>
          <w:color w:val="0000FF"/>
          <w:lang w:eastAsia="en-US"/>
        </w:rPr>
        <w:t>48</w:t>
      </w:r>
      <w:r>
        <w:rPr>
          <w:lang w:eastAsia="en-US"/>
        </w:rPr>
        <w:t xml:space="preserve"> (CR) 23.401 CR3704 (Rel-15, 'F'): Removal of misaligned text with stage-3 (Source: Qualcomm Incorporated)</w:t>
      </w:r>
    </w:p>
    <w:p w14:paraId="3B733825" w14:textId="77777777" w:rsidR="00436BD9" w:rsidRPr="00BD2BF5" w:rsidRDefault="00436BD9" w:rsidP="00436BD9">
      <w:pPr>
        <w:pStyle w:val="FP"/>
        <w:keepNext/>
        <w:rPr>
          <w:b/>
          <w:bCs/>
          <w:i/>
          <w:iCs/>
          <w:lang w:eastAsia="en-US"/>
        </w:rPr>
      </w:pPr>
      <w:r w:rsidRPr="00BD2BF5">
        <w:rPr>
          <w:b/>
          <w:bCs/>
          <w:i/>
          <w:iCs/>
          <w:lang w:eastAsia="en-US"/>
        </w:rPr>
        <w:t>e-mail comments:</w:t>
      </w:r>
    </w:p>
    <w:p w14:paraId="4E3DBA22" w14:textId="77777777" w:rsidR="00436BD9" w:rsidRPr="00546604" w:rsidRDefault="00436BD9" w:rsidP="00436BD9">
      <w:pPr>
        <w:pStyle w:val="FP"/>
        <w:keepNext/>
        <w:rPr>
          <w:i/>
          <w:iCs/>
          <w:lang w:eastAsia="en-US"/>
        </w:rPr>
      </w:pPr>
      <w:r w:rsidRPr="00546604">
        <w:rPr>
          <w:i/>
          <w:iCs/>
          <w:lang w:eastAsia="en-US"/>
        </w:rPr>
        <w:t>Chris (Vodafone) says that the CR goes too far, and provides a rev 1.</w:t>
      </w:r>
    </w:p>
    <w:p w14:paraId="311A8A43" w14:textId="77777777" w:rsidR="00436BD9" w:rsidRPr="00546604" w:rsidRDefault="00436BD9" w:rsidP="00436BD9">
      <w:pPr>
        <w:pStyle w:val="FP"/>
        <w:keepNext/>
        <w:rPr>
          <w:i/>
          <w:iCs/>
          <w:lang w:eastAsia="en-US"/>
        </w:rPr>
      </w:pPr>
      <w:r w:rsidRPr="00546604">
        <w:rPr>
          <w:i/>
          <w:iCs/>
          <w:lang w:eastAsia="en-US"/>
        </w:rPr>
        <w:t>Haris(Qualcomm) comments on r01</w:t>
      </w:r>
    </w:p>
    <w:p w14:paraId="6236F2FF" w14:textId="77777777" w:rsidR="00436BD9" w:rsidRPr="00546604" w:rsidRDefault="00436BD9" w:rsidP="00436BD9">
      <w:pPr>
        <w:pStyle w:val="FP"/>
        <w:keepNext/>
        <w:rPr>
          <w:i/>
          <w:iCs/>
          <w:lang w:eastAsia="en-US"/>
        </w:rPr>
      </w:pPr>
      <w:r w:rsidRPr="00546604">
        <w:rPr>
          <w:i/>
          <w:iCs/>
          <w:lang w:eastAsia="en-US"/>
        </w:rPr>
        <w:t>Chris (Vodafone) answer the Qualcomm comment</w:t>
      </w:r>
    </w:p>
    <w:p w14:paraId="7115057D" w14:textId="77777777" w:rsidR="00436BD9" w:rsidRPr="00546604" w:rsidRDefault="00436BD9" w:rsidP="00436BD9">
      <w:pPr>
        <w:pStyle w:val="FP"/>
        <w:keepNext/>
        <w:rPr>
          <w:i/>
          <w:iCs/>
          <w:lang w:eastAsia="en-US"/>
        </w:rPr>
      </w:pPr>
      <w:r w:rsidRPr="00546604">
        <w:rPr>
          <w:i/>
          <w:iCs/>
          <w:lang w:eastAsia="en-US"/>
        </w:rPr>
        <w:t>Haris(Qualcomm) proposes r02</w:t>
      </w:r>
    </w:p>
    <w:p w14:paraId="4E8078FB" w14:textId="77777777" w:rsidR="00436BD9" w:rsidRPr="00546604" w:rsidRDefault="00436BD9" w:rsidP="00436BD9">
      <w:pPr>
        <w:pStyle w:val="FP"/>
        <w:keepNext/>
        <w:rPr>
          <w:i/>
          <w:iCs/>
          <w:lang w:eastAsia="en-US"/>
        </w:rPr>
      </w:pPr>
      <w:r w:rsidRPr="00546604">
        <w:rPr>
          <w:i/>
          <w:iCs/>
          <w:lang w:eastAsia="en-US"/>
        </w:rPr>
        <w:t>alessio(Nokia) can live with r02</w:t>
      </w:r>
    </w:p>
    <w:p w14:paraId="31AE16AB" w14:textId="77777777" w:rsidR="00436BD9" w:rsidRPr="00546604" w:rsidRDefault="00436BD9" w:rsidP="00436BD9">
      <w:pPr>
        <w:pStyle w:val="FP"/>
        <w:keepNext/>
        <w:rPr>
          <w:i/>
          <w:iCs/>
          <w:lang w:eastAsia="en-US"/>
        </w:rPr>
      </w:pPr>
      <w:r w:rsidRPr="00546604">
        <w:rPr>
          <w:i/>
          <w:iCs/>
          <w:lang w:eastAsia="en-US"/>
        </w:rPr>
        <w:t>Qian (Ericsson) provides comments</w:t>
      </w:r>
    </w:p>
    <w:p w14:paraId="7EA85DA8" w14:textId="77777777" w:rsidR="00436BD9" w:rsidRPr="00546604" w:rsidRDefault="00436BD9" w:rsidP="00436BD9">
      <w:pPr>
        <w:pStyle w:val="FP"/>
        <w:keepNext/>
        <w:rPr>
          <w:i/>
          <w:iCs/>
          <w:lang w:eastAsia="en-US"/>
        </w:rPr>
      </w:pPr>
      <w:r w:rsidRPr="00546604">
        <w:rPr>
          <w:i/>
          <w:iCs/>
          <w:lang w:eastAsia="en-US"/>
        </w:rPr>
        <w:t>Chris (Vodafone) thinks r01 is OK but r02 causes problems</w:t>
      </w:r>
    </w:p>
    <w:p w14:paraId="1C1DF76F" w14:textId="77777777" w:rsidR="00436BD9" w:rsidRPr="00546604" w:rsidRDefault="00436BD9" w:rsidP="00436BD9">
      <w:pPr>
        <w:pStyle w:val="FP"/>
        <w:keepNext/>
        <w:rPr>
          <w:i/>
          <w:iCs/>
          <w:lang w:eastAsia="en-US"/>
        </w:rPr>
      </w:pPr>
      <w:r w:rsidRPr="00546604">
        <w:rPr>
          <w:i/>
          <w:iCs/>
          <w:lang w:eastAsia="en-US"/>
        </w:rPr>
        <w:t>== Revisions Deadline for 4.x 5.x 6.x 7.x 8.x ==</w:t>
      </w:r>
    </w:p>
    <w:p w14:paraId="44AA2B79" w14:textId="77777777" w:rsidR="00436BD9" w:rsidRPr="00546604" w:rsidRDefault="00436BD9" w:rsidP="00436BD9">
      <w:pPr>
        <w:pStyle w:val="FP"/>
        <w:keepNext/>
        <w:rPr>
          <w:i/>
          <w:iCs/>
          <w:lang w:eastAsia="en-US"/>
        </w:rPr>
      </w:pPr>
      <w:r w:rsidRPr="00546604">
        <w:rPr>
          <w:i/>
          <w:iCs/>
          <w:lang w:eastAsia="en-US"/>
        </w:rPr>
        <w:t>Haris(Qualcomm) responds</w:t>
      </w:r>
    </w:p>
    <w:p w14:paraId="4F52AC1B" w14:textId="77777777" w:rsidR="00436BD9" w:rsidRPr="00546604" w:rsidRDefault="00436BD9" w:rsidP="00436BD9">
      <w:pPr>
        <w:pStyle w:val="FP"/>
        <w:keepNext/>
        <w:rPr>
          <w:i/>
          <w:iCs/>
          <w:lang w:eastAsia="en-US"/>
        </w:rPr>
      </w:pPr>
      <w:r w:rsidRPr="00546604">
        <w:rPr>
          <w:i/>
          <w:iCs/>
          <w:lang w:eastAsia="en-US"/>
        </w:rPr>
        <w:t>Chris (Vodafone) responds</w:t>
      </w:r>
    </w:p>
    <w:p w14:paraId="31A157E8" w14:textId="77777777" w:rsidR="00436BD9" w:rsidRPr="00546604" w:rsidRDefault="00436BD9" w:rsidP="00436BD9">
      <w:pPr>
        <w:pStyle w:val="FP"/>
        <w:keepNext/>
        <w:rPr>
          <w:i/>
          <w:iCs/>
          <w:lang w:eastAsia="en-US"/>
        </w:rPr>
      </w:pPr>
      <w:r w:rsidRPr="00546604">
        <w:rPr>
          <w:i/>
          <w:iCs/>
          <w:lang w:eastAsia="en-US"/>
        </w:rPr>
        <w:t>Haris(Qualcomm) comments that can accept r01 but still thinks the text is misleading</w:t>
      </w:r>
    </w:p>
    <w:p w14:paraId="15B63FCB" w14:textId="77777777" w:rsidR="00436BD9" w:rsidRPr="00546604" w:rsidRDefault="00436BD9" w:rsidP="00436BD9">
      <w:pPr>
        <w:pStyle w:val="FP"/>
        <w:keepNext/>
        <w:rPr>
          <w:i/>
          <w:iCs/>
          <w:lang w:eastAsia="en-US"/>
        </w:rPr>
      </w:pPr>
      <w:r w:rsidRPr="00546604">
        <w:rPr>
          <w:i/>
          <w:iCs/>
          <w:lang w:eastAsia="en-US"/>
        </w:rPr>
        <w:t>alessio(Nokia) proposes then to remove the text everyone agrees at this meeting, then come back with a more thought out text for the rest at next meeting. can Haris generate a revision for approval at CC#2 like this?</w:t>
      </w:r>
    </w:p>
    <w:p w14:paraId="0BBA006D" w14:textId="77777777" w:rsidR="00436BD9" w:rsidRPr="00546604" w:rsidRDefault="00436BD9" w:rsidP="00436BD9">
      <w:pPr>
        <w:pStyle w:val="FP"/>
        <w:keepNext/>
        <w:rPr>
          <w:i/>
          <w:iCs/>
          <w:lang w:eastAsia="en-US"/>
        </w:rPr>
      </w:pPr>
      <w:r w:rsidRPr="00546604">
        <w:rPr>
          <w:i/>
          <w:iCs/>
          <w:lang w:eastAsia="en-US"/>
        </w:rPr>
        <w:t>Haris(Qualcomm) indicates that the original text is in r01 without the additional text ', e.g. by not including any E-UTRA related radio capability information'</w:t>
      </w:r>
    </w:p>
    <w:p w14:paraId="79AF197B" w14:textId="77777777" w:rsidR="00436BD9" w:rsidRPr="00546604" w:rsidRDefault="00436BD9" w:rsidP="00436BD9">
      <w:pPr>
        <w:pStyle w:val="FP"/>
        <w:keepNext/>
        <w:rPr>
          <w:i/>
          <w:iCs/>
          <w:lang w:eastAsia="en-US"/>
        </w:rPr>
      </w:pPr>
      <w:r w:rsidRPr="00546604">
        <w:rPr>
          <w:i/>
          <w:iCs/>
          <w:lang w:eastAsia="en-US"/>
        </w:rPr>
        <w:t>Alessio(Nokia) thanks Haris(Qualcomm) and wonders then what is the value of the 'e.g.' and would suggest to remove it and maybe think about the right approach for next meeting on this paragraph.</w:t>
      </w:r>
    </w:p>
    <w:p w14:paraId="4D717340" w14:textId="77777777" w:rsidR="00436BD9" w:rsidRPr="00546604" w:rsidRDefault="00436BD9" w:rsidP="00436BD9">
      <w:pPr>
        <w:pStyle w:val="FP"/>
        <w:keepNext/>
        <w:rPr>
          <w:i/>
          <w:iCs/>
          <w:lang w:eastAsia="en-US"/>
        </w:rPr>
      </w:pPr>
      <w:r w:rsidRPr="00546604">
        <w:rPr>
          <w:i/>
          <w:iCs/>
          <w:lang w:eastAsia="en-US"/>
        </w:rPr>
        <w:t>== Comments Deadline for 4.x 5.x 6.x 7.x 8.x ==</w:t>
      </w:r>
    </w:p>
    <w:p w14:paraId="145F49ED" w14:textId="77777777" w:rsidR="00436BD9" w:rsidRPr="00546604" w:rsidRDefault="00436BD9" w:rsidP="00436BD9">
      <w:pPr>
        <w:pStyle w:val="FP"/>
        <w:keepNext/>
        <w:rPr>
          <w:i/>
          <w:iCs/>
          <w:lang w:eastAsia="en-US"/>
        </w:rPr>
      </w:pPr>
      <w:r w:rsidRPr="00546604">
        <w:rPr>
          <w:i/>
          <w:iCs/>
          <w:lang w:eastAsia="en-US"/>
        </w:rPr>
        <w:t>Haris(Qualcomm) indicates that the correct disposition is to agree r01 without this text: , e.g. by not including any E-UTRA related radio capability information' and proposes to discuss in CC#3</w:t>
      </w:r>
    </w:p>
    <w:p w14:paraId="26A3BD40" w14:textId="77777777" w:rsidR="00436BD9" w:rsidRPr="00546604" w:rsidRDefault="00436BD9" w:rsidP="00436BD9">
      <w:pPr>
        <w:pStyle w:val="FP"/>
        <w:keepNext/>
        <w:rPr>
          <w:i/>
          <w:iCs/>
          <w:lang w:eastAsia="en-US"/>
        </w:rPr>
      </w:pPr>
    </w:p>
    <w:p w14:paraId="72A003E8" w14:textId="77777777" w:rsidR="00436BD9" w:rsidRPr="00DA12F6" w:rsidRDefault="00436BD9" w:rsidP="00436BD9">
      <w:pPr>
        <w:keepNext/>
        <w:rPr>
          <w:rFonts w:cs="Arial"/>
          <w:b/>
        </w:rPr>
      </w:pPr>
      <w:r w:rsidRPr="00DA12F6">
        <w:rPr>
          <w:rFonts w:cs="Arial"/>
          <w:b/>
        </w:rPr>
        <w:t>Discussion and conclusion:</w:t>
      </w:r>
    </w:p>
    <w:p w14:paraId="7FC2DC4E" w14:textId="1E1207D2" w:rsidR="00436BD9" w:rsidRPr="00436BD9" w:rsidRDefault="00436BD9" w:rsidP="00436BD9">
      <w:r w:rsidRPr="00A439FB">
        <w:t xml:space="preserve">r01 was revised to </w:t>
      </w:r>
      <w:r w:rsidRPr="00436BD9">
        <w:rPr>
          <w:color w:val="0000FF"/>
        </w:rPr>
        <w:t>S2-2206989</w:t>
      </w:r>
      <w:r w:rsidRPr="00A439FB">
        <w:t xml:space="preserve">, which was marked as approved. </w:t>
      </w:r>
      <w:r w:rsidRPr="00A439FB">
        <w:rPr>
          <w:b/>
          <w:bCs/>
        </w:rPr>
        <w:t>For CC#3, a change to r01 is proposed</w:t>
      </w:r>
      <w:r w:rsidRPr="00A439FB">
        <w:t xml:space="preserve">. </w:t>
      </w:r>
      <w:r>
        <w:t xml:space="preserve">Qualcomm reported that the suggested changes had not been submitted by the revisions deadline and it was suggested to use r01 without the additional text ', e.g. by not including any E-UTRA related radio capability information'. This was agreed and the revision in </w:t>
      </w:r>
      <w:r w:rsidRPr="00436BD9">
        <w:rPr>
          <w:color w:val="0000FF"/>
        </w:rPr>
        <w:t>S2-2206989</w:t>
      </w:r>
      <w:r>
        <w:t xml:space="preserve"> was </w:t>
      </w:r>
      <w:r w:rsidRPr="00C3284B">
        <w:rPr>
          <w:color w:val="FF0000"/>
          <w:lang w:eastAsia="en-US"/>
        </w:rPr>
        <w:t>approved</w:t>
      </w:r>
      <w:r>
        <w:t>.</w:t>
      </w:r>
    </w:p>
    <w:p w14:paraId="718A9471" w14:textId="77777777" w:rsidR="00436BD9" w:rsidRDefault="00436BD9" w:rsidP="00436BD9"/>
    <w:p w14:paraId="6C6DB9D8" w14:textId="77777777" w:rsidR="00436BD9" w:rsidRDefault="00436BD9" w:rsidP="00436BD9">
      <w:pPr>
        <w:keepNext/>
        <w:pBdr>
          <w:top w:val="single" w:sz="4" w:space="1" w:color="auto"/>
        </w:pBdr>
        <w:rPr>
          <w:lang w:eastAsia="en-US"/>
        </w:rPr>
      </w:pPr>
      <w:r w:rsidRPr="00C445E6">
        <w:rPr>
          <w:color w:val="0000FF"/>
          <w:lang w:eastAsia="en-US"/>
        </w:rPr>
        <w:t>S2-2205</w:t>
      </w:r>
      <w:r>
        <w:rPr>
          <w:color w:val="0000FF"/>
          <w:lang w:eastAsia="en-US"/>
        </w:rPr>
        <w:t>509</w:t>
      </w:r>
      <w:r>
        <w:rPr>
          <w:lang w:eastAsia="en-US"/>
        </w:rPr>
        <w:t xml:space="preserve"> (CR) 23.501 CR3662 (Rel-18, 'A'): Correction on Reference Architecture (Source: NTT)</w:t>
      </w:r>
    </w:p>
    <w:p w14:paraId="487F8AFB" w14:textId="77777777" w:rsidR="00436BD9" w:rsidRPr="00BD2BF5" w:rsidRDefault="00436BD9" w:rsidP="00436BD9">
      <w:pPr>
        <w:pStyle w:val="FP"/>
        <w:keepNext/>
        <w:rPr>
          <w:b/>
          <w:bCs/>
          <w:i/>
          <w:iCs/>
          <w:lang w:eastAsia="en-US"/>
        </w:rPr>
      </w:pPr>
      <w:r w:rsidRPr="00BD2BF5">
        <w:rPr>
          <w:b/>
          <w:bCs/>
          <w:i/>
          <w:iCs/>
          <w:lang w:eastAsia="en-US"/>
        </w:rPr>
        <w:t>e-mail comments:</w:t>
      </w:r>
    </w:p>
    <w:p w14:paraId="60038E3B" w14:textId="77777777" w:rsidR="00436BD9" w:rsidRDefault="00436BD9" w:rsidP="00436BD9">
      <w:pPr>
        <w:pStyle w:val="FP"/>
        <w:keepNext/>
        <w:rPr>
          <w:i/>
          <w:iCs/>
          <w:lang w:eastAsia="en-US"/>
        </w:rPr>
      </w:pPr>
      <w:r>
        <w:rPr>
          <w:i/>
          <w:iCs/>
          <w:lang w:eastAsia="en-US"/>
        </w:rPr>
        <w:t>Fenqin (Huawei) suggest to note this paper</w:t>
      </w:r>
    </w:p>
    <w:p w14:paraId="03745F7A" w14:textId="77777777" w:rsidR="00436BD9" w:rsidRDefault="00436BD9" w:rsidP="00436BD9">
      <w:pPr>
        <w:pStyle w:val="FP"/>
        <w:keepNext/>
        <w:rPr>
          <w:i/>
          <w:iCs/>
          <w:lang w:eastAsia="en-US"/>
        </w:rPr>
      </w:pPr>
      <w:r>
        <w:rPr>
          <w:i/>
          <w:iCs/>
          <w:lang w:eastAsia="en-US"/>
        </w:rPr>
        <w:t>Chris (Vodafone) agrees with Huawei's logic and suggests to note this CR</w:t>
      </w:r>
    </w:p>
    <w:p w14:paraId="227F9055" w14:textId="77777777" w:rsidR="00436BD9" w:rsidRDefault="00436BD9" w:rsidP="00436BD9">
      <w:pPr>
        <w:pStyle w:val="FP"/>
        <w:keepNext/>
        <w:rPr>
          <w:i/>
          <w:iCs/>
          <w:lang w:eastAsia="en-US"/>
        </w:rPr>
      </w:pPr>
      <w:r>
        <w:rPr>
          <w:i/>
          <w:iCs/>
          <w:lang w:eastAsia="en-US"/>
        </w:rPr>
        <w:t>Kazuki (NTT) accepts the suggestion (note this CR).</w:t>
      </w:r>
    </w:p>
    <w:p w14:paraId="12D0CB86" w14:textId="77777777" w:rsidR="00436BD9" w:rsidRDefault="00436BD9" w:rsidP="00436BD9">
      <w:pPr>
        <w:pStyle w:val="FP"/>
        <w:keepNext/>
        <w:rPr>
          <w:i/>
          <w:iCs/>
          <w:lang w:eastAsia="en-US"/>
        </w:rPr>
      </w:pPr>
      <w:r>
        <w:rPr>
          <w:i/>
          <w:iCs/>
          <w:lang w:eastAsia="en-US"/>
        </w:rPr>
        <w:t>== Revisions Deadline for 4.x 5.x 6.x 7.x 8.x ==</w:t>
      </w:r>
    </w:p>
    <w:p w14:paraId="6F1C8175" w14:textId="77777777" w:rsidR="00436BD9" w:rsidRDefault="00436BD9" w:rsidP="00436BD9">
      <w:pPr>
        <w:pStyle w:val="FP"/>
        <w:keepNext/>
        <w:rPr>
          <w:i/>
          <w:iCs/>
          <w:lang w:eastAsia="en-US"/>
        </w:rPr>
      </w:pPr>
      <w:r>
        <w:rPr>
          <w:i/>
          <w:iCs/>
          <w:lang w:eastAsia="en-US"/>
        </w:rPr>
        <w:t>== Comments Deadline for 4.x 5.x 6.x 7.x 8.x ==</w:t>
      </w:r>
    </w:p>
    <w:p w14:paraId="339F6508" w14:textId="77777777" w:rsidR="00436BD9" w:rsidRDefault="00436BD9" w:rsidP="00436BD9">
      <w:pPr>
        <w:pStyle w:val="FP"/>
        <w:keepNext/>
        <w:rPr>
          <w:i/>
          <w:iCs/>
          <w:lang w:eastAsia="en-US"/>
        </w:rPr>
      </w:pPr>
      <w:r>
        <w:rPr>
          <w:i/>
          <w:iCs/>
          <w:lang w:eastAsia="en-US"/>
        </w:rPr>
        <w:t xml:space="preserve">Shabnam (Ericsson) there is no Rel-18 spec and as commented and agreed the CR needs to be NOTED and not </w:t>
      </w:r>
    </w:p>
    <w:p w14:paraId="04F3C3BE" w14:textId="77777777" w:rsidR="00436BD9" w:rsidRPr="00546604" w:rsidRDefault="00436BD9" w:rsidP="00436BD9">
      <w:pPr>
        <w:pStyle w:val="FP"/>
        <w:keepNext/>
        <w:rPr>
          <w:i/>
          <w:iCs/>
          <w:lang w:eastAsia="en-US"/>
        </w:rPr>
      </w:pPr>
    </w:p>
    <w:p w14:paraId="16A90FB7" w14:textId="77777777" w:rsidR="00436BD9" w:rsidRPr="00DA12F6" w:rsidRDefault="00436BD9" w:rsidP="00436BD9">
      <w:pPr>
        <w:keepNext/>
        <w:rPr>
          <w:rFonts w:cs="Arial"/>
          <w:b/>
        </w:rPr>
      </w:pPr>
      <w:r w:rsidRPr="00DA12F6">
        <w:rPr>
          <w:rFonts w:cs="Arial"/>
          <w:b/>
        </w:rPr>
        <w:t>Discussion and conclusion:</w:t>
      </w:r>
    </w:p>
    <w:p w14:paraId="6ECCA217" w14:textId="7EBDC618" w:rsidR="00436BD9" w:rsidRPr="00436BD9" w:rsidRDefault="00436BD9" w:rsidP="00436BD9">
      <w:r w:rsidRPr="00A439FB">
        <w:t xml:space="preserve">This was marked as approved. </w:t>
      </w:r>
      <w:r w:rsidRPr="00A439FB">
        <w:rPr>
          <w:b/>
          <w:bCs/>
        </w:rPr>
        <w:t>For CC#3, This is a Mirror CR of a noted Cat 'F' CR and should be noted</w:t>
      </w:r>
      <w:r w:rsidRPr="00A439FB">
        <w:t>.</w:t>
      </w:r>
      <w:r w:rsidRPr="00436BD9">
        <w:rPr>
          <w:color w:val="0000FF"/>
          <w:lang w:eastAsia="en-US"/>
        </w:rPr>
        <w:t xml:space="preserve"> </w:t>
      </w:r>
      <w:r w:rsidRPr="00C445E6">
        <w:rPr>
          <w:color w:val="0000FF"/>
          <w:lang w:eastAsia="en-US"/>
        </w:rPr>
        <w:t>S2-2205</w:t>
      </w:r>
      <w:r>
        <w:rPr>
          <w:color w:val="0000FF"/>
          <w:lang w:eastAsia="en-US"/>
        </w:rPr>
        <w:t>509</w:t>
      </w:r>
      <w:r>
        <w:t xml:space="preserve"> was </w:t>
      </w:r>
      <w:r w:rsidR="008C7121" w:rsidRPr="00C3284B">
        <w:rPr>
          <w:color w:val="0000FF"/>
        </w:rPr>
        <w:t>noted</w:t>
      </w:r>
      <w:r w:rsidR="008C7121">
        <w:t>.</w:t>
      </w:r>
    </w:p>
    <w:p w14:paraId="3B73388D" w14:textId="77777777" w:rsidR="00436BD9" w:rsidRDefault="00436BD9" w:rsidP="00436BD9"/>
    <w:p w14:paraId="3132CFBC" w14:textId="4E1747DB" w:rsidR="008C7121" w:rsidRDefault="008C7121" w:rsidP="008C7121">
      <w:pPr>
        <w:keepNext/>
        <w:pBdr>
          <w:top w:val="single" w:sz="4" w:space="1" w:color="auto"/>
        </w:pBdr>
        <w:rPr>
          <w:lang w:eastAsia="en-US"/>
        </w:rPr>
      </w:pPr>
      <w:r w:rsidRPr="00C445E6">
        <w:rPr>
          <w:color w:val="0000FF"/>
          <w:lang w:eastAsia="en-US"/>
        </w:rPr>
        <w:t>S2-2205</w:t>
      </w:r>
      <w:r>
        <w:rPr>
          <w:color w:val="0000FF"/>
          <w:lang w:eastAsia="en-US"/>
        </w:rPr>
        <w:t>599</w:t>
      </w:r>
      <w:r>
        <w:rPr>
          <w:lang w:eastAsia="en-US"/>
        </w:rPr>
        <w:t xml:space="preserve"> (CR) EPS to 5GS mobility with V-SMF insertion and PDU Sessions to be activated (Source: Ericsson)</w:t>
      </w:r>
    </w:p>
    <w:p w14:paraId="2B4E9DDC" w14:textId="77777777" w:rsidR="00436BD9" w:rsidRPr="00DA12F6" w:rsidRDefault="00436BD9" w:rsidP="00436BD9">
      <w:pPr>
        <w:keepNext/>
        <w:rPr>
          <w:rFonts w:cs="Arial"/>
          <w:b/>
        </w:rPr>
      </w:pPr>
      <w:r w:rsidRPr="00DA12F6">
        <w:rPr>
          <w:rFonts w:cs="Arial"/>
          <w:b/>
        </w:rPr>
        <w:t>Discussion and conclusion:</w:t>
      </w:r>
    </w:p>
    <w:p w14:paraId="7B5D9897" w14:textId="77777777" w:rsidR="008C7121" w:rsidRDefault="00436BD9" w:rsidP="00436BD9">
      <w:r w:rsidRPr="00A439FB">
        <w:t>This was marked as</w:t>
      </w:r>
      <w:r w:rsidR="008C7121">
        <w:t xml:space="preserve"> r01 agreed. Revised to S2-2206996.</w:t>
      </w:r>
      <w:r w:rsidRPr="00A439FB">
        <w:t xml:space="preserve"> </w:t>
      </w:r>
      <w:r w:rsidR="008C7121">
        <w:t>A</w:t>
      </w:r>
      <w:r w:rsidRPr="00A439FB">
        <w:t>pproved.</w:t>
      </w:r>
    </w:p>
    <w:p w14:paraId="020ABF6B" w14:textId="3CA64E96" w:rsidR="00436BD9" w:rsidRPr="00485732" w:rsidRDefault="00436BD9" w:rsidP="00436BD9">
      <w:r w:rsidRPr="00A439FB">
        <w:rPr>
          <w:b/>
          <w:bCs/>
        </w:rPr>
        <w:t>For CC#3, This is a Mirror CR of a noted Cat 'F' CR and should be noted</w:t>
      </w:r>
      <w:r w:rsidRPr="00A439FB">
        <w:t>.</w:t>
      </w:r>
      <w:r w:rsidRPr="00436BD9">
        <w:rPr>
          <w:color w:val="0000FF"/>
          <w:lang w:eastAsia="en-US"/>
        </w:rPr>
        <w:t xml:space="preserve"> </w:t>
      </w:r>
      <w:r w:rsidRPr="00C445E6">
        <w:rPr>
          <w:color w:val="0000FF"/>
          <w:lang w:eastAsia="en-US"/>
        </w:rPr>
        <w:t>S2-2205</w:t>
      </w:r>
      <w:r w:rsidR="00485732">
        <w:rPr>
          <w:color w:val="0000FF"/>
          <w:lang w:eastAsia="en-US"/>
        </w:rPr>
        <w:t>599</w:t>
      </w:r>
      <w:r>
        <w:t xml:space="preserve"> was </w:t>
      </w:r>
      <w:r w:rsidR="004174B2" w:rsidRPr="004174B2">
        <w:rPr>
          <w:color w:val="0000FF"/>
        </w:rPr>
        <w:t>noted</w:t>
      </w:r>
      <w:r w:rsidRPr="00436BD9">
        <w:rPr>
          <w:color w:val="FF0000"/>
        </w:rPr>
        <w:t xml:space="preserve"> </w:t>
      </w:r>
      <w:r>
        <w:t xml:space="preserve">and </w:t>
      </w:r>
      <w:r w:rsidRPr="00C445E6">
        <w:rPr>
          <w:color w:val="0000FF"/>
          <w:lang w:eastAsia="en-US"/>
        </w:rPr>
        <w:t>S2-220</w:t>
      </w:r>
      <w:r w:rsidR="00485732">
        <w:rPr>
          <w:color w:val="0000FF"/>
          <w:lang w:eastAsia="en-US"/>
        </w:rPr>
        <w:t>6996</w:t>
      </w:r>
      <w:r>
        <w:t xml:space="preserve"> was </w:t>
      </w:r>
      <w:r w:rsidRPr="00485732">
        <w:rPr>
          <w:color w:val="FF0000"/>
        </w:rPr>
        <w:t>withdrawn</w:t>
      </w:r>
      <w:r w:rsidRPr="00485732">
        <w:t>.</w:t>
      </w:r>
    </w:p>
    <w:p w14:paraId="2358B47D" w14:textId="77777777" w:rsidR="00436BD9" w:rsidRDefault="00436BD9" w:rsidP="00C445E6">
      <w:pPr>
        <w:rPr>
          <w:lang w:eastAsia="en-US"/>
        </w:rPr>
      </w:pPr>
    </w:p>
    <w:p w14:paraId="2BEA4B24" w14:textId="37BA0DC8" w:rsidR="00525853" w:rsidRDefault="00525853" w:rsidP="00525853">
      <w:pPr>
        <w:keepNext/>
        <w:pBdr>
          <w:top w:val="single" w:sz="4" w:space="1" w:color="auto"/>
        </w:pBdr>
        <w:rPr>
          <w:lang w:eastAsia="en-US"/>
        </w:rPr>
      </w:pPr>
      <w:r w:rsidRPr="00C445E6">
        <w:rPr>
          <w:color w:val="0000FF"/>
          <w:lang w:eastAsia="en-US"/>
        </w:rPr>
        <w:t>S2-2205</w:t>
      </w:r>
      <w:r>
        <w:rPr>
          <w:color w:val="0000FF"/>
          <w:lang w:eastAsia="en-US"/>
        </w:rPr>
        <w:t>792</w:t>
      </w:r>
      <w:r>
        <w:rPr>
          <w:lang w:eastAsia="en-US"/>
        </w:rPr>
        <w:t xml:space="preserve"> (CR) Clarification that NEF uses time sync services provided by TSCTSF (Source: Ericsson)</w:t>
      </w:r>
    </w:p>
    <w:p w14:paraId="56515FDF" w14:textId="77777777" w:rsidR="00525853" w:rsidRPr="00DA12F6" w:rsidRDefault="00525853" w:rsidP="00525853">
      <w:pPr>
        <w:keepNext/>
        <w:rPr>
          <w:rFonts w:cs="Arial"/>
          <w:b/>
        </w:rPr>
      </w:pPr>
      <w:r w:rsidRPr="00DA12F6">
        <w:rPr>
          <w:rFonts w:cs="Arial"/>
          <w:b/>
        </w:rPr>
        <w:t>Discussion and conclusion:</w:t>
      </w:r>
    </w:p>
    <w:p w14:paraId="67829E4F" w14:textId="5EA30FA9" w:rsidR="00436BD9" w:rsidRDefault="00436BD9" w:rsidP="00C445E6">
      <w:pPr>
        <w:rPr>
          <w:lang w:eastAsia="en-US"/>
        </w:rPr>
      </w:pPr>
      <w:r>
        <w:rPr>
          <w:lang w:eastAsia="en-US"/>
        </w:rPr>
        <w:t>5792 -&gt; 7025</w:t>
      </w:r>
    </w:p>
    <w:p w14:paraId="46399002" w14:textId="77777777" w:rsidR="00485732" w:rsidRPr="00DA12F6" w:rsidRDefault="00485732" w:rsidP="00485732">
      <w:pPr>
        <w:keepNext/>
        <w:rPr>
          <w:rFonts w:cs="Arial"/>
          <w:b/>
        </w:rPr>
      </w:pPr>
      <w:r w:rsidRPr="00DA12F6">
        <w:rPr>
          <w:rFonts w:cs="Arial"/>
          <w:b/>
        </w:rPr>
        <w:t>Discussion and conclusion:</w:t>
      </w:r>
    </w:p>
    <w:p w14:paraId="29567811" w14:textId="15880C51" w:rsidR="00485732" w:rsidRPr="00436BD9" w:rsidRDefault="00485732" w:rsidP="00485732">
      <w:r w:rsidRPr="00A439FB">
        <w:t xml:space="preserve">This was marked as approved. </w:t>
      </w:r>
      <w:r w:rsidRPr="00A439FB">
        <w:rPr>
          <w:b/>
          <w:bCs/>
        </w:rPr>
        <w:t>For CC#3, Th</w:t>
      </w:r>
      <w:r w:rsidR="00525853">
        <w:rPr>
          <w:b/>
          <w:bCs/>
        </w:rPr>
        <w:t>e original CR should be approved</w:t>
      </w:r>
      <w:r w:rsidRPr="00A439FB">
        <w:t>.</w:t>
      </w:r>
      <w:r w:rsidRPr="00436BD9">
        <w:rPr>
          <w:color w:val="0000FF"/>
          <w:lang w:eastAsia="en-US"/>
        </w:rPr>
        <w:t xml:space="preserve"> </w:t>
      </w:r>
      <w:r w:rsidRPr="00C445E6">
        <w:rPr>
          <w:color w:val="0000FF"/>
          <w:lang w:eastAsia="en-US"/>
        </w:rPr>
        <w:t>S2-2205</w:t>
      </w:r>
      <w:r>
        <w:rPr>
          <w:color w:val="0000FF"/>
          <w:lang w:eastAsia="en-US"/>
        </w:rPr>
        <w:t>792</w:t>
      </w:r>
      <w:r>
        <w:t xml:space="preserve"> was </w:t>
      </w:r>
      <w:r w:rsidRPr="00436BD9">
        <w:rPr>
          <w:color w:val="FF0000"/>
        </w:rPr>
        <w:t xml:space="preserve">approved </w:t>
      </w:r>
      <w:r>
        <w:t xml:space="preserve">and </w:t>
      </w:r>
      <w:r w:rsidRPr="00C445E6">
        <w:rPr>
          <w:color w:val="0000FF"/>
          <w:lang w:eastAsia="en-US"/>
        </w:rPr>
        <w:t>S2-220</w:t>
      </w:r>
      <w:r>
        <w:rPr>
          <w:color w:val="0000FF"/>
          <w:lang w:eastAsia="en-US"/>
        </w:rPr>
        <w:t>7025</w:t>
      </w:r>
      <w:r>
        <w:t xml:space="preserve"> was </w:t>
      </w:r>
      <w:r w:rsidRPr="00525853">
        <w:rPr>
          <w:color w:val="FF0000"/>
        </w:rPr>
        <w:t>withdrawn</w:t>
      </w:r>
      <w:r>
        <w:t xml:space="preserve">. </w:t>
      </w:r>
    </w:p>
    <w:p w14:paraId="0938F4B4" w14:textId="6910561C" w:rsidR="00485732" w:rsidRDefault="00485732" w:rsidP="00C445E6">
      <w:pPr>
        <w:rPr>
          <w:lang w:eastAsia="en-US"/>
        </w:rPr>
      </w:pPr>
    </w:p>
    <w:p w14:paraId="2B12C629" w14:textId="77777777" w:rsidR="00485732" w:rsidRDefault="00485732" w:rsidP="00485732">
      <w:pPr>
        <w:keepNext/>
        <w:pBdr>
          <w:top w:val="single" w:sz="4" w:space="1" w:color="auto"/>
        </w:pBdr>
        <w:rPr>
          <w:lang w:eastAsia="en-US"/>
        </w:rPr>
      </w:pPr>
      <w:r w:rsidRPr="00C445E6">
        <w:rPr>
          <w:color w:val="0000FF"/>
          <w:lang w:eastAsia="en-US"/>
        </w:rPr>
        <w:t>S2-2206762</w:t>
      </w:r>
      <w:r>
        <w:rPr>
          <w:lang w:eastAsia="en-US"/>
        </w:rPr>
        <w:t xml:space="preserve"> (LS OUT) [DRAFT] LS on NSSRG restriction on pending NSSAI (Source: ZTE)</w:t>
      </w:r>
    </w:p>
    <w:p w14:paraId="0A48EB9D" w14:textId="77777777" w:rsidR="00485732" w:rsidRPr="00BD2BF5" w:rsidRDefault="00485732" w:rsidP="00485732">
      <w:pPr>
        <w:pStyle w:val="FP"/>
        <w:keepNext/>
        <w:rPr>
          <w:b/>
          <w:bCs/>
          <w:i/>
          <w:iCs/>
          <w:lang w:eastAsia="en-US"/>
        </w:rPr>
      </w:pPr>
      <w:r w:rsidRPr="00BD2BF5">
        <w:rPr>
          <w:b/>
          <w:bCs/>
          <w:i/>
          <w:iCs/>
          <w:lang w:eastAsia="en-US"/>
        </w:rPr>
        <w:t>e-mail comments:</w:t>
      </w:r>
    </w:p>
    <w:p w14:paraId="2A839BE9" w14:textId="77777777" w:rsidR="00485732" w:rsidRPr="00C445E6" w:rsidRDefault="00485732" w:rsidP="00485732">
      <w:pPr>
        <w:pStyle w:val="FP"/>
        <w:keepNext/>
        <w:rPr>
          <w:i/>
          <w:iCs/>
          <w:lang w:eastAsia="en-US"/>
        </w:rPr>
      </w:pPr>
      <w:r w:rsidRPr="00C445E6">
        <w:rPr>
          <w:i/>
          <w:iCs/>
          <w:lang w:eastAsia="en-US"/>
        </w:rPr>
        <w:t>Genadi (Lenovo) proposes to take this LS as baseline to draft reply to CT1. Propose to merge 5701, 6147, 6649 and 6867 into 6762.</w:t>
      </w:r>
    </w:p>
    <w:p w14:paraId="16010420" w14:textId="77777777" w:rsidR="00485732" w:rsidRPr="00C445E6" w:rsidRDefault="00485732" w:rsidP="00485732">
      <w:pPr>
        <w:pStyle w:val="FP"/>
        <w:keepNext/>
        <w:rPr>
          <w:i/>
          <w:iCs/>
          <w:lang w:eastAsia="en-US"/>
        </w:rPr>
      </w:pPr>
      <w:r w:rsidRPr="00C445E6">
        <w:rPr>
          <w:i/>
          <w:iCs/>
          <w:lang w:eastAsia="en-US"/>
        </w:rPr>
        <w:t>Alessio (nokia) ok to use this LS but we need to add what to do whit the pending NSSAI as in r01</w:t>
      </w:r>
    </w:p>
    <w:p w14:paraId="4008083B" w14:textId="77777777" w:rsidR="00485732" w:rsidRPr="00C445E6" w:rsidRDefault="00485732" w:rsidP="00485732">
      <w:pPr>
        <w:pStyle w:val="FP"/>
        <w:keepNext/>
        <w:rPr>
          <w:i/>
          <w:iCs/>
          <w:lang w:eastAsia="en-US"/>
        </w:rPr>
      </w:pPr>
      <w:r w:rsidRPr="00C445E6">
        <w:rPr>
          <w:i/>
          <w:iCs/>
          <w:lang w:eastAsia="en-US"/>
        </w:rPr>
        <w:t>alessio(nokia) agrees with the better text of r02.</w:t>
      </w:r>
    </w:p>
    <w:p w14:paraId="0F3099A7" w14:textId="77777777" w:rsidR="00485732" w:rsidRPr="00C445E6" w:rsidRDefault="00485732" w:rsidP="00485732">
      <w:pPr>
        <w:pStyle w:val="FP"/>
        <w:keepNext/>
        <w:rPr>
          <w:i/>
          <w:iCs/>
          <w:lang w:eastAsia="en-US"/>
        </w:rPr>
      </w:pPr>
      <w:r w:rsidRPr="00C445E6">
        <w:rPr>
          <w:i/>
          <w:iCs/>
          <w:lang w:eastAsia="en-US"/>
        </w:rPr>
        <w:t>Genadi (Lenovo) supports the principle of r01 and provides r02 with some clarifications.</w:t>
      </w:r>
    </w:p>
    <w:p w14:paraId="56834374" w14:textId="77777777" w:rsidR="00485732" w:rsidRPr="00C445E6" w:rsidRDefault="00485732" w:rsidP="00485732">
      <w:pPr>
        <w:pStyle w:val="FP"/>
        <w:keepNext/>
        <w:rPr>
          <w:i/>
          <w:iCs/>
          <w:lang w:eastAsia="en-US"/>
        </w:rPr>
      </w:pPr>
      <w:r w:rsidRPr="00C445E6">
        <w:rPr>
          <w:i/>
          <w:iCs/>
          <w:lang w:eastAsia="en-US"/>
        </w:rPr>
        <w:t>Peter Hedman (Ericsson) provides r03</w:t>
      </w:r>
    </w:p>
    <w:p w14:paraId="04BFA44B" w14:textId="77777777" w:rsidR="00485732" w:rsidRPr="00C445E6" w:rsidRDefault="00485732" w:rsidP="00485732">
      <w:pPr>
        <w:pStyle w:val="FP"/>
        <w:keepNext/>
        <w:rPr>
          <w:i/>
          <w:iCs/>
          <w:lang w:eastAsia="en-US"/>
        </w:rPr>
      </w:pPr>
      <w:r w:rsidRPr="00C445E6">
        <w:rPr>
          <w:i/>
          <w:iCs/>
          <w:lang w:eastAsia="en-US"/>
        </w:rPr>
        <w:t>alessio(nokia) does not agree with r03 conceptually, and even more with quoting snippets of discussions we had out of context in a LS.</w:t>
      </w:r>
    </w:p>
    <w:p w14:paraId="470E7AFB" w14:textId="77777777" w:rsidR="00485732" w:rsidRPr="00C445E6" w:rsidRDefault="00485732" w:rsidP="00485732">
      <w:pPr>
        <w:pStyle w:val="FP"/>
        <w:keepNext/>
        <w:rPr>
          <w:i/>
          <w:iCs/>
          <w:lang w:eastAsia="en-US"/>
        </w:rPr>
      </w:pPr>
      <w:r w:rsidRPr="00C445E6">
        <w:rPr>
          <w:i/>
          <w:iCs/>
          <w:lang w:eastAsia="en-US"/>
        </w:rPr>
        <w:t>Jinguo(ZTE) is ok with r03. The LS may need further update if the CR can not be approved.</w:t>
      </w:r>
    </w:p>
    <w:p w14:paraId="1190CFB2" w14:textId="77777777" w:rsidR="00485732" w:rsidRPr="00C445E6" w:rsidRDefault="00485732" w:rsidP="00485732">
      <w:pPr>
        <w:pStyle w:val="FP"/>
        <w:keepNext/>
        <w:rPr>
          <w:i/>
          <w:iCs/>
          <w:lang w:eastAsia="en-US"/>
        </w:rPr>
      </w:pPr>
      <w:r w:rsidRPr="00C445E6">
        <w:rPr>
          <w:i/>
          <w:iCs/>
          <w:lang w:eastAsia="en-US"/>
        </w:rPr>
        <w:t>Stefano (Qualcomm) supports r03 ONLY. We cannot accept R01 and R02.</w:t>
      </w:r>
    </w:p>
    <w:p w14:paraId="7B7C9157" w14:textId="77777777" w:rsidR="00485732" w:rsidRPr="00C445E6" w:rsidRDefault="00485732" w:rsidP="00485732">
      <w:pPr>
        <w:pStyle w:val="FP"/>
        <w:keepNext/>
        <w:rPr>
          <w:i/>
          <w:iCs/>
          <w:lang w:eastAsia="en-US"/>
        </w:rPr>
      </w:pPr>
      <w:r w:rsidRPr="00C445E6">
        <w:rPr>
          <w:i/>
          <w:iCs/>
          <w:lang w:eastAsia="en-US"/>
        </w:rPr>
        <w:t>Kundan (NEC) supports r03 ONLY. NEC is not fine with v01 and v02 which is against the CT1 specification.</w:t>
      </w:r>
    </w:p>
    <w:p w14:paraId="74E0A0DA" w14:textId="77777777" w:rsidR="00485732" w:rsidRPr="00C445E6" w:rsidRDefault="00485732" w:rsidP="00485732">
      <w:pPr>
        <w:pStyle w:val="FP"/>
        <w:keepNext/>
        <w:rPr>
          <w:i/>
          <w:iCs/>
          <w:lang w:eastAsia="en-US"/>
        </w:rPr>
      </w:pPr>
      <w:r w:rsidRPr="00C445E6">
        <w:rPr>
          <w:i/>
          <w:iCs/>
          <w:lang w:eastAsia="en-US"/>
        </w:rPr>
        <w:t>Haiyang (Huawei) is OK with r03.</w:t>
      </w:r>
    </w:p>
    <w:p w14:paraId="6887BAE9" w14:textId="77777777" w:rsidR="00485732" w:rsidRPr="00C445E6" w:rsidRDefault="00485732" w:rsidP="00485732">
      <w:pPr>
        <w:pStyle w:val="FP"/>
        <w:keepNext/>
        <w:rPr>
          <w:i/>
          <w:iCs/>
          <w:lang w:eastAsia="en-US"/>
        </w:rPr>
      </w:pPr>
      <w:r w:rsidRPr="00C445E6">
        <w:rPr>
          <w:i/>
          <w:iCs/>
          <w:lang w:eastAsia="en-US"/>
        </w:rPr>
        <w:t>We reiterate our objection to r03 as it is not consistent with the requested NSSAI formation.</w:t>
      </w:r>
    </w:p>
    <w:p w14:paraId="3A1A7641" w14:textId="77777777" w:rsidR="00485732" w:rsidRPr="00C445E6" w:rsidRDefault="00485732" w:rsidP="00485732">
      <w:pPr>
        <w:pStyle w:val="FP"/>
        <w:keepNext/>
        <w:rPr>
          <w:i/>
          <w:iCs/>
          <w:lang w:eastAsia="en-US"/>
        </w:rPr>
      </w:pPr>
      <w:r w:rsidRPr="00C445E6">
        <w:rPr>
          <w:i/>
          <w:iCs/>
          <w:lang w:eastAsia="en-US"/>
        </w:rPr>
        <w:t>Alessio(Nokia) We reiterate our objection to r03 as it is not consistent with the existing requested NSSAI formation and that shall be preserved.</w:t>
      </w:r>
    </w:p>
    <w:p w14:paraId="24376DE3" w14:textId="77777777" w:rsidR="00485732" w:rsidRPr="00C445E6" w:rsidRDefault="00485732" w:rsidP="00485732">
      <w:pPr>
        <w:pStyle w:val="FP"/>
        <w:keepNext/>
        <w:rPr>
          <w:i/>
          <w:iCs/>
          <w:lang w:eastAsia="en-US"/>
        </w:rPr>
      </w:pPr>
      <w:r w:rsidRPr="00C445E6">
        <w:rPr>
          <w:i/>
          <w:iCs/>
          <w:lang w:eastAsia="en-US"/>
        </w:rPr>
        <w:t>Haiyang (Huawei) provides r04.</w:t>
      </w:r>
    </w:p>
    <w:p w14:paraId="7D7F61DF" w14:textId="77777777" w:rsidR="00485732" w:rsidRPr="00C445E6" w:rsidRDefault="00485732" w:rsidP="00485732">
      <w:pPr>
        <w:pStyle w:val="FP"/>
        <w:keepNext/>
        <w:rPr>
          <w:i/>
          <w:iCs/>
          <w:lang w:eastAsia="en-US"/>
        </w:rPr>
      </w:pPr>
      <w:r w:rsidRPr="00C445E6">
        <w:rPr>
          <w:i/>
          <w:iCs/>
          <w:lang w:eastAsia="en-US"/>
        </w:rPr>
        <w:t>Peter Hedman (Ericsson) supports r03 only, objects to other revisions.</w:t>
      </w:r>
    </w:p>
    <w:p w14:paraId="1ADAA1FF" w14:textId="77777777" w:rsidR="00485732" w:rsidRPr="00C445E6" w:rsidRDefault="00485732" w:rsidP="00485732">
      <w:pPr>
        <w:pStyle w:val="FP"/>
        <w:keepNext/>
        <w:rPr>
          <w:i/>
          <w:iCs/>
          <w:lang w:eastAsia="en-US"/>
        </w:rPr>
      </w:pPr>
      <w:r w:rsidRPr="00C445E6">
        <w:rPr>
          <w:i/>
          <w:iCs/>
          <w:lang w:eastAsia="en-US"/>
        </w:rPr>
        <w:t>alessio(nokia) strongly objects to the LS r03</w:t>
      </w:r>
    </w:p>
    <w:p w14:paraId="50858263" w14:textId="77777777" w:rsidR="00485732" w:rsidRPr="00C445E6" w:rsidRDefault="00485732" w:rsidP="00485732">
      <w:pPr>
        <w:pStyle w:val="FP"/>
        <w:keepNext/>
        <w:rPr>
          <w:i/>
          <w:iCs/>
          <w:lang w:eastAsia="en-US"/>
        </w:rPr>
      </w:pPr>
      <w:r w:rsidRPr="00C445E6">
        <w:rPr>
          <w:i/>
          <w:iCs/>
          <w:lang w:eastAsia="en-US"/>
        </w:rPr>
        <w:t>Peter Hedman (Ericsson) wasn't CT1 question for the case UE supports NSSRG?</w:t>
      </w:r>
    </w:p>
    <w:p w14:paraId="2CE7E622" w14:textId="77777777" w:rsidR="00485732" w:rsidRPr="00C445E6" w:rsidRDefault="00485732" w:rsidP="00485732">
      <w:pPr>
        <w:pStyle w:val="FP"/>
        <w:keepNext/>
        <w:rPr>
          <w:i/>
          <w:iCs/>
          <w:lang w:eastAsia="en-US"/>
        </w:rPr>
      </w:pPr>
      <w:r w:rsidRPr="00C445E6">
        <w:rPr>
          <w:i/>
          <w:iCs/>
          <w:lang w:eastAsia="en-US"/>
        </w:rPr>
        <w:t>Alessio(Nokia) comments that Ericsson wanted to enable the evaluation of compatibility in the network also for UEs not indicating NSSRG support (alongside HUAWAEI) and this is now in the standards (remember the long drawn out fight?)</w:t>
      </w:r>
    </w:p>
    <w:p w14:paraId="57747BD8" w14:textId="77777777" w:rsidR="00485732" w:rsidRPr="00C445E6" w:rsidRDefault="00485732" w:rsidP="00485732">
      <w:pPr>
        <w:pStyle w:val="FP"/>
        <w:keepNext/>
        <w:rPr>
          <w:i/>
          <w:iCs/>
          <w:lang w:eastAsia="en-US"/>
        </w:rPr>
      </w:pPr>
      <w:r w:rsidRPr="00C445E6">
        <w:rPr>
          <w:i/>
          <w:iCs/>
          <w:lang w:eastAsia="en-US"/>
        </w:rPr>
        <w:t>Alessio(nokia) asks to postpone the issue as now new elements emerged (like the support of non-supporting UEs that still are using the NSSRG encumbered slices as per the part of the feature strongly desired by Ericsson and Huawei)</w:t>
      </w:r>
    </w:p>
    <w:p w14:paraId="2ABFF0FA" w14:textId="77777777" w:rsidR="00485732" w:rsidRPr="00C445E6" w:rsidRDefault="00485732" w:rsidP="00485732">
      <w:pPr>
        <w:pStyle w:val="FP"/>
        <w:keepNext/>
        <w:rPr>
          <w:i/>
          <w:iCs/>
          <w:lang w:eastAsia="en-US"/>
        </w:rPr>
      </w:pPr>
      <w:r w:rsidRPr="00C445E6">
        <w:rPr>
          <w:i/>
          <w:iCs/>
          <w:lang w:eastAsia="en-US"/>
        </w:rPr>
        <w:t>Haiyang (Huawei) provides answer, suggest to go with r03.</w:t>
      </w:r>
    </w:p>
    <w:p w14:paraId="208C62B1" w14:textId="77777777" w:rsidR="00485732" w:rsidRPr="00C445E6" w:rsidRDefault="00485732" w:rsidP="00485732">
      <w:pPr>
        <w:pStyle w:val="FP"/>
        <w:keepNext/>
        <w:rPr>
          <w:i/>
          <w:iCs/>
          <w:lang w:eastAsia="en-US"/>
        </w:rPr>
      </w:pPr>
      <w:r w:rsidRPr="00C445E6">
        <w:rPr>
          <w:i/>
          <w:iCs/>
          <w:lang w:eastAsia="en-US"/>
        </w:rPr>
        <w:t>Haiyang (Huawei) provides response to Alessio (Nokia).</w:t>
      </w:r>
    </w:p>
    <w:p w14:paraId="44B2D8CC" w14:textId="77777777" w:rsidR="00485732" w:rsidRPr="00C445E6" w:rsidRDefault="00485732" w:rsidP="00485732">
      <w:pPr>
        <w:pStyle w:val="FP"/>
        <w:keepNext/>
        <w:rPr>
          <w:i/>
          <w:iCs/>
          <w:lang w:eastAsia="en-US"/>
        </w:rPr>
      </w:pPr>
      <w:r w:rsidRPr="00C445E6">
        <w:rPr>
          <w:i/>
          <w:iCs/>
          <w:lang w:eastAsia="en-US"/>
        </w:rPr>
        <w:t>==== 4.X, 5.X, 6.X, 7.X, 8.X Revisions Deadline ====</w:t>
      </w:r>
    </w:p>
    <w:p w14:paraId="1C33E24D" w14:textId="77777777" w:rsidR="00485732" w:rsidRPr="00C445E6" w:rsidRDefault="00485732" w:rsidP="00485732">
      <w:pPr>
        <w:pStyle w:val="FP"/>
        <w:keepNext/>
        <w:rPr>
          <w:i/>
          <w:iCs/>
          <w:lang w:eastAsia="en-US"/>
        </w:rPr>
      </w:pPr>
      <w:r w:rsidRPr="00C445E6">
        <w:rPr>
          <w:i/>
          <w:iCs/>
          <w:lang w:eastAsia="en-US"/>
        </w:rPr>
        <w:t>Kundan (NEC): CT1 has discussed scenario for supporting UE. non supporting UE there is no problem.</w:t>
      </w:r>
    </w:p>
    <w:p w14:paraId="0D7D75CC" w14:textId="77777777" w:rsidR="00485732" w:rsidRPr="00C445E6" w:rsidRDefault="00485732" w:rsidP="00485732">
      <w:pPr>
        <w:pStyle w:val="FP"/>
        <w:keepNext/>
        <w:rPr>
          <w:i/>
          <w:iCs/>
          <w:lang w:eastAsia="en-US"/>
        </w:rPr>
      </w:pPr>
      <w:r w:rsidRPr="00C445E6">
        <w:rPr>
          <w:i/>
          <w:iCs/>
          <w:lang w:eastAsia="en-US"/>
        </w:rPr>
        <w:t>Haiyang (Huawei) agrees with Kundan (NEC).</w:t>
      </w:r>
    </w:p>
    <w:p w14:paraId="211CD413" w14:textId="77777777" w:rsidR="00485732" w:rsidRPr="00C445E6" w:rsidRDefault="00485732" w:rsidP="00485732">
      <w:pPr>
        <w:pStyle w:val="FP"/>
        <w:keepNext/>
        <w:rPr>
          <w:i/>
          <w:iCs/>
          <w:lang w:eastAsia="en-US"/>
        </w:rPr>
      </w:pPr>
      <w:r w:rsidRPr="00C445E6">
        <w:rPr>
          <w:i/>
          <w:iCs/>
          <w:lang w:eastAsia="en-US"/>
        </w:rPr>
        <w:t>Alessio(Nokia) suggests to take this topic to CC#2 and postpone this topic in general as it is clear the discussion is no more productive.</w:t>
      </w:r>
    </w:p>
    <w:p w14:paraId="6A00A2E2" w14:textId="77777777" w:rsidR="00485732" w:rsidRPr="00C445E6" w:rsidRDefault="00485732" w:rsidP="00485732">
      <w:pPr>
        <w:pStyle w:val="FP"/>
        <w:keepNext/>
        <w:rPr>
          <w:i/>
          <w:iCs/>
          <w:lang w:eastAsia="en-US"/>
        </w:rPr>
      </w:pPr>
      <w:r w:rsidRPr="00C445E6">
        <w:rPr>
          <w:i/>
          <w:iCs/>
          <w:lang w:eastAsia="en-US"/>
        </w:rPr>
        <w:t>Alessio(Nokia) based on Kundan's email on another thread we propose then to just postpone without any CC#2 handling of this.</w:t>
      </w:r>
    </w:p>
    <w:p w14:paraId="3575AAF8" w14:textId="77777777" w:rsidR="00485732" w:rsidRPr="00C445E6" w:rsidRDefault="00485732" w:rsidP="00485732">
      <w:pPr>
        <w:pStyle w:val="FP"/>
        <w:keepNext/>
        <w:rPr>
          <w:i/>
          <w:iCs/>
          <w:lang w:eastAsia="en-US"/>
        </w:rPr>
      </w:pPr>
      <w:r w:rsidRPr="00C445E6">
        <w:rPr>
          <w:i/>
          <w:iCs/>
          <w:lang w:eastAsia="en-US"/>
        </w:rPr>
        <w:t>Kundan(NEC) has wrong understanding. NEC proposed or proposes to discuss the LS in CC#2 not any CRs.</w:t>
      </w:r>
    </w:p>
    <w:p w14:paraId="7E2CB106" w14:textId="77777777" w:rsidR="00485732" w:rsidRPr="00C445E6" w:rsidRDefault="00485732" w:rsidP="00485732">
      <w:pPr>
        <w:pStyle w:val="FP"/>
        <w:keepNext/>
        <w:rPr>
          <w:i/>
          <w:iCs/>
          <w:lang w:eastAsia="en-US"/>
        </w:rPr>
      </w:pPr>
      <w:r w:rsidRPr="00C445E6">
        <w:rPr>
          <w:i/>
          <w:iCs/>
          <w:lang w:eastAsia="en-US"/>
        </w:rPr>
        <w:t>Nokia has wrong understanding. NEC proposed or proposes to discuss the LS in CC#2 not any CRs.</w:t>
      </w:r>
    </w:p>
    <w:p w14:paraId="13903795" w14:textId="77777777" w:rsidR="00485732" w:rsidRPr="00C445E6" w:rsidRDefault="00485732" w:rsidP="00485732">
      <w:pPr>
        <w:pStyle w:val="FP"/>
        <w:keepNext/>
        <w:rPr>
          <w:i/>
          <w:iCs/>
          <w:lang w:eastAsia="en-US"/>
        </w:rPr>
      </w:pPr>
      <w:r w:rsidRPr="00C445E6">
        <w:rPr>
          <w:i/>
          <w:iCs/>
          <w:lang w:eastAsia="en-US"/>
        </w:rPr>
        <w:t>Alessio(Nokia) regardless of Kundan's statement: Nokia has correct understanding of the nokia position: this LS shall be noted and the discussion continued till next meeting.</w:t>
      </w:r>
    </w:p>
    <w:p w14:paraId="1EB1011C" w14:textId="77777777" w:rsidR="00485732" w:rsidRPr="00C445E6" w:rsidRDefault="00485732" w:rsidP="00485732">
      <w:pPr>
        <w:pStyle w:val="FP"/>
        <w:keepNext/>
        <w:rPr>
          <w:i/>
          <w:iCs/>
          <w:lang w:eastAsia="en-US"/>
        </w:rPr>
      </w:pPr>
      <w:r w:rsidRPr="00C445E6">
        <w:rPr>
          <w:i/>
          <w:iCs/>
          <w:lang w:eastAsia="en-US"/>
        </w:rPr>
        <w:t>Peter Hedman (Ericsson) support to progress the LS in CC#2.</w:t>
      </w:r>
    </w:p>
    <w:p w14:paraId="07844892" w14:textId="77777777" w:rsidR="00485732" w:rsidRPr="00C445E6" w:rsidRDefault="00485732" w:rsidP="00485732">
      <w:pPr>
        <w:pStyle w:val="FP"/>
        <w:keepNext/>
        <w:rPr>
          <w:i/>
          <w:iCs/>
          <w:lang w:eastAsia="en-US"/>
        </w:rPr>
      </w:pPr>
      <w:r w:rsidRPr="00C445E6">
        <w:rPr>
          <w:i/>
          <w:iCs/>
          <w:lang w:eastAsia="en-US"/>
        </w:rPr>
        <w:t>Majority of the companies (as indicated in this email thread) want to progress the LS and we would like to treat this in CC#2.</w:t>
      </w:r>
    </w:p>
    <w:p w14:paraId="78E0C1C2" w14:textId="77777777" w:rsidR="00485732" w:rsidRPr="00C445E6" w:rsidRDefault="00485732" w:rsidP="00485732">
      <w:pPr>
        <w:pStyle w:val="FP"/>
        <w:keepNext/>
        <w:rPr>
          <w:i/>
          <w:iCs/>
          <w:lang w:eastAsia="en-US"/>
        </w:rPr>
      </w:pPr>
      <w:r w:rsidRPr="00C445E6">
        <w:rPr>
          <w:i/>
          <w:iCs/>
          <w:lang w:eastAsia="en-US"/>
        </w:rPr>
        <w:t>==== 4.X, 5.X, 6.X, 7.X, 8.X Final Deadline ====</w:t>
      </w:r>
    </w:p>
    <w:p w14:paraId="61761C92" w14:textId="77777777" w:rsidR="00485732" w:rsidRPr="00C445E6" w:rsidRDefault="00485732" w:rsidP="00485732">
      <w:pPr>
        <w:pStyle w:val="FP"/>
        <w:keepNext/>
        <w:rPr>
          <w:i/>
          <w:iCs/>
          <w:lang w:eastAsia="en-US"/>
        </w:rPr>
      </w:pPr>
    </w:p>
    <w:p w14:paraId="0B32F8DD" w14:textId="77777777" w:rsidR="00485732" w:rsidRPr="00C445E6" w:rsidRDefault="00485732" w:rsidP="00485732">
      <w:pPr>
        <w:keepNext/>
        <w:rPr>
          <w:b/>
          <w:bCs/>
          <w:lang w:eastAsia="en-US"/>
        </w:rPr>
      </w:pPr>
      <w:r w:rsidRPr="00C445E6">
        <w:rPr>
          <w:b/>
          <w:bCs/>
          <w:lang w:eastAsia="en-US"/>
        </w:rPr>
        <w:t>Discussion and conclusion:</w:t>
      </w:r>
    </w:p>
    <w:p w14:paraId="3D81F85F" w14:textId="6C164C9E" w:rsidR="00485732" w:rsidRDefault="00485732" w:rsidP="00485732">
      <w:pPr>
        <w:rPr>
          <w:lang w:eastAsia="en-US"/>
        </w:rPr>
      </w:pPr>
      <w:r>
        <w:rPr>
          <w:lang w:eastAsia="en-US"/>
        </w:rPr>
        <w:t xml:space="preserve">r03 was proposed. </w:t>
      </w:r>
      <w:r w:rsidR="00852D83">
        <w:rPr>
          <w:lang w:eastAsia="en-US"/>
        </w:rPr>
        <w:t>Nokia commented that this would block new requests for NSSAIs which may lead to issues for using critical services and objected to this revision. NEC commented that this would delay the LS. The SA</w:t>
      </w:r>
      <w:r w:rsidR="00581EC8">
        <w:rPr>
          <w:lang w:eastAsia="en-US"/>
        </w:rPr>
        <w:t> </w:t>
      </w:r>
      <w:r w:rsidR="00852D83">
        <w:rPr>
          <w:lang w:eastAsia="en-US"/>
        </w:rPr>
        <w:t xml:space="preserve">WG2 Chair reminded </w:t>
      </w:r>
      <w:r w:rsidR="00852D83">
        <w:rPr>
          <w:lang w:eastAsia="en-US"/>
        </w:rPr>
        <w:lastRenderedPageBreak/>
        <w:t xml:space="preserve">delegates that consensus is required for approval of LSs. </w:t>
      </w:r>
      <w:r w:rsidR="00581EC8" w:rsidRPr="00581EC8">
        <w:rPr>
          <w:b/>
          <w:bCs/>
          <w:lang w:eastAsia="en-US"/>
        </w:rPr>
        <w:t xml:space="preserve">Companies were asked to consider this off-line to try to come to agreement at the next meeting. </w:t>
      </w:r>
      <w:r w:rsidR="00852D83">
        <w:rPr>
          <w:lang w:eastAsia="en-US"/>
        </w:rPr>
        <w:t xml:space="preserve">This LS was then </w:t>
      </w:r>
      <w:r w:rsidR="00852D83" w:rsidRPr="00852D83">
        <w:rPr>
          <w:color w:val="0000FF"/>
          <w:lang w:eastAsia="en-US"/>
        </w:rPr>
        <w:t>noted</w:t>
      </w:r>
      <w:r w:rsidR="00852D83">
        <w:rPr>
          <w:lang w:eastAsia="en-US"/>
        </w:rPr>
        <w:t>.</w:t>
      </w:r>
      <w:r w:rsidR="00581EC8" w:rsidRPr="00581EC8">
        <w:rPr>
          <w:lang w:eastAsia="en-US"/>
        </w:rPr>
        <w:t xml:space="preserve"> </w:t>
      </w:r>
      <w:r w:rsidR="00581EC8">
        <w:rPr>
          <w:lang w:eastAsia="en-US"/>
        </w:rPr>
        <w:t xml:space="preserve">The incoming LS in </w:t>
      </w:r>
      <w:r w:rsidR="00581EC8" w:rsidRPr="00581EC8">
        <w:rPr>
          <w:color w:val="0000FF"/>
          <w:lang w:eastAsia="en-US"/>
        </w:rPr>
        <w:t>S2-2205406</w:t>
      </w:r>
      <w:r w:rsidR="00581EC8">
        <w:rPr>
          <w:lang w:eastAsia="en-US"/>
        </w:rPr>
        <w:t xml:space="preserve"> was then </w:t>
      </w:r>
      <w:r w:rsidR="00581EC8" w:rsidRPr="00581EC8">
        <w:rPr>
          <w:color w:val="FF0000"/>
          <w:lang w:eastAsia="en-US"/>
        </w:rPr>
        <w:t>postponed</w:t>
      </w:r>
      <w:r w:rsidR="00581EC8">
        <w:rPr>
          <w:lang w:eastAsia="en-US"/>
        </w:rPr>
        <w:t>.</w:t>
      </w:r>
    </w:p>
    <w:p w14:paraId="3E22364B" w14:textId="20AF640F" w:rsidR="00485732" w:rsidRDefault="00485732" w:rsidP="00485732">
      <w:pPr>
        <w:rPr>
          <w:lang w:eastAsia="en-US"/>
        </w:rPr>
      </w:pPr>
    </w:p>
    <w:p w14:paraId="1653966B" w14:textId="77777777" w:rsidR="00485732" w:rsidRDefault="00485732" w:rsidP="00485732">
      <w:pPr>
        <w:keepNext/>
        <w:pBdr>
          <w:top w:val="single" w:sz="4" w:space="1" w:color="auto"/>
        </w:pBdr>
        <w:rPr>
          <w:lang w:eastAsia="en-US"/>
        </w:rPr>
      </w:pPr>
      <w:r w:rsidRPr="00C445E6">
        <w:rPr>
          <w:color w:val="0000FF"/>
          <w:lang w:eastAsia="en-US"/>
        </w:rPr>
        <w:t>S2-2206668</w:t>
      </w:r>
      <w:r>
        <w:rPr>
          <w:lang w:eastAsia="en-US"/>
        </w:rPr>
        <w:t xml:space="preserve"> (CR) 23.501 CR3616R1: Clarification on UE-Slice-MBR (Source: ZTE)</w:t>
      </w:r>
    </w:p>
    <w:p w14:paraId="1FBE3D92" w14:textId="77777777" w:rsidR="00485732" w:rsidRPr="00BD2BF5" w:rsidRDefault="00485732" w:rsidP="00485732">
      <w:pPr>
        <w:pStyle w:val="FP"/>
        <w:keepNext/>
        <w:rPr>
          <w:b/>
          <w:bCs/>
          <w:i/>
          <w:iCs/>
          <w:lang w:eastAsia="en-US"/>
        </w:rPr>
      </w:pPr>
      <w:r w:rsidRPr="00BD2BF5">
        <w:rPr>
          <w:b/>
          <w:bCs/>
          <w:i/>
          <w:iCs/>
          <w:lang w:eastAsia="en-US"/>
        </w:rPr>
        <w:t>e-mail comments:</w:t>
      </w:r>
    </w:p>
    <w:p w14:paraId="604CD471" w14:textId="77777777" w:rsidR="00485732" w:rsidRPr="00C445E6" w:rsidRDefault="00485732" w:rsidP="00485732">
      <w:pPr>
        <w:pStyle w:val="FP"/>
        <w:keepNext/>
        <w:rPr>
          <w:i/>
          <w:iCs/>
          <w:lang w:eastAsia="en-US"/>
        </w:rPr>
      </w:pPr>
      <w:r w:rsidRPr="00C445E6">
        <w:rPr>
          <w:i/>
          <w:iCs/>
          <w:lang w:eastAsia="en-US"/>
        </w:rPr>
        <w:t>Alessio(Nokia) provides r01</w:t>
      </w:r>
    </w:p>
    <w:p w14:paraId="7E7EDB0C" w14:textId="77777777" w:rsidR="00485732" w:rsidRPr="00C445E6" w:rsidRDefault="00485732" w:rsidP="00485732">
      <w:pPr>
        <w:pStyle w:val="FP"/>
        <w:keepNext/>
        <w:rPr>
          <w:i/>
          <w:iCs/>
          <w:lang w:eastAsia="en-US"/>
        </w:rPr>
      </w:pPr>
      <w:r w:rsidRPr="00C445E6">
        <w:rPr>
          <w:i/>
          <w:iCs/>
          <w:lang w:eastAsia="en-US"/>
        </w:rPr>
        <w:t>Jinguo(ZTE) provides r02</w:t>
      </w:r>
    </w:p>
    <w:p w14:paraId="63A6600E" w14:textId="77777777" w:rsidR="00485732" w:rsidRPr="00C445E6" w:rsidRDefault="00485732" w:rsidP="00485732">
      <w:pPr>
        <w:pStyle w:val="FP"/>
        <w:keepNext/>
        <w:rPr>
          <w:i/>
          <w:iCs/>
          <w:lang w:eastAsia="en-US"/>
        </w:rPr>
      </w:pPr>
      <w:r w:rsidRPr="00C445E6">
        <w:rPr>
          <w:i/>
          <w:iCs/>
          <w:lang w:eastAsia="en-US"/>
        </w:rPr>
        <w:t>Haiyang (Huawei) supports this paper.</w:t>
      </w:r>
    </w:p>
    <w:p w14:paraId="00BFED4E" w14:textId="77777777" w:rsidR="00485732" w:rsidRPr="00C445E6" w:rsidRDefault="00485732" w:rsidP="00485732">
      <w:pPr>
        <w:pStyle w:val="FP"/>
        <w:keepNext/>
        <w:rPr>
          <w:i/>
          <w:iCs/>
          <w:lang w:eastAsia="en-US"/>
        </w:rPr>
      </w:pPr>
      <w:r w:rsidRPr="00C445E6">
        <w:rPr>
          <w:i/>
          <w:iCs/>
          <w:lang w:eastAsia="en-US"/>
        </w:rPr>
        <w:t>Jinguo(ZTE) provides r03 and response to Dongeun (Samsung)</w:t>
      </w:r>
    </w:p>
    <w:p w14:paraId="5DFF723F" w14:textId="77777777" w:rsidR="00485732" w:rsidRPr="00C445E6" w:rsidRDefault="00485732" w:rsidP="00485732">
      <w:pPr>
        <w:pStyle w:val="FP"/>
        <w:keepNext/>
        <w:rPr>
          <w:i/>
          <w:iCs/>
          <w:lang w:eastAsia="en-US"/>
        </w:rPr>
      </w:pPr>
      <w:r w:rsidRPr="00C445E6">
        <w:rPr>
          <w:i/>
          <w:iCs/>
          <w:lang w:eastAsia="en-US"/>
        </w:rPr>
        <w:t>Dongeun (Samsung) ask quesiton</w:t>
      </w:r>
    </w:p>
    <w:p w14:paraId="2BCEBB79" w14:textId="77777777" w:rsidR="00485732" w:rsidRPr="00C445E6" w:rsidRDefault="00485732" w:rsidP="00485732">
      <w:pPr>
        <w:pStyle w:val="FP"/>
        <w:keepNext/>
        <w:rPr>
          <w:i/>
          <w:iCs/>
          <w:lang w:eastAsia="en-US"/>
        </w:rPr>
      </w:pPr>
      <w:r w:rsidRPr="00C445E6">
        <w:rPr>
          <w:i/>
          <w:iCs/>
          <w:lang w:eastAsia="en-US"/>
        </w:rPr>
        <w:t>alessio(nokia) provides a cleaned up version and also uses the right normative language.</w:t>
      </w:r>
    </w:p>
    <w:p w14:paraId="34FAD511" w14:textId="77777777" w:rsidR="00485732" w:rsidRPr="00C445E6" w:rsidRDefault="00485732" w:rsidP="00485732">
      <w:pPr>
        <w:pStyle w:val="FP"/>
        <w:keepNext/>
        <w:rPr>
          <w:i/>
          <w:iCs/>
          <w:lang w:eastAsia="en-US"/>
        </w:rPr>
      </w:pPr>
      <w:r w:rsidRPr="00C445E6">
        <w:rPr>
          <w:i/>
          <w:iCs/>
          <w:lang w:eastAsia="en-US"/>
        </w:rPr>
        <w:t>Belen (Ericsson) provides r04</w:t>
      </w:r>
    </w:p>
    <w:p w14:paraId="15CCCB4A" w14:textId="77777777" w:rsidR="00485732" w:rsidRPr="00C445E6" w:rsidRDefault="00485732" w:rsidP="00485732">
      <w:pPr>
        <w:pStyle w:val="FP"/>
        <w:keepNext/>
        <w:rPr>
          <w:i/>
          <w:iCs/>
          <w:lang w:eastAsia="en-US"/>
        </w:rPr>
      </w:pPr>
      <w:r w:rsidRPr="00C445E6">
        <w:rPr>
          <w:i/>
          <w:iCs/>
          <w:lang w:eastAsia="en-US"/>
        </w:rPr>
        <w:t>Belen (Ericsson) provides r05, disregard r04.</w:t>
      </w:r>
    </w:p>
    <w:p w14:paraId="6C9F8EC0" w14:textId="77777777" w:rsidR="00485732" w:rsidRPr="00C445E6" w:rsidRDefault="00485732" w:rsidP="00485732">
      <w:pPr>
        <w:pStyle w:val="FP"/>
        <w:keepNext/>
        <w:rPr>
          <w:i/>
          <w:iCs/>
          <w:lang w:eastAsia="en-US"/>
        </w:rPr>
      </w:pPr>
      <w:r w:rsidRPr="00C445E6">
        <w:rPr>
          <w:i/>
          <w:iCs/>
          <w:lang w:eastAsia="en-US"/>
        </w:rPr>
        <w:t>Jinguo(ZTE) is fine with r05</w:t>
      </w:r>
    </w:p>
    <w:p w14:paraId="403456C8" w14:textId="77777777" w:rsidR="00485732" w:rsidRPr="00C445E6" w:rsidRDefault="00485732" w:rsidP="00485732">
      <w:pPr>
        <w:pStyle w:val="FP"/>
        <w:keepNext/>
        <w:rPr>
          <w:i/>
          <w:iCs/>
          <w:lang w:eastAsia="en-US"/>
        </w:rPr>
      </w:pPr>
      <w:r w:rsidRPr="00C445E6">
        <w:rPr>
          <w:i/>
          <w:iCs/>
          <w:lang w:eastAsia="en-US"/>
        </w:rPr>
        <w:t>==== 4.X, 5.X, 6.X, 7.X, 8.X Revisions Deadline ====</w:t>
      </w:r>
    </w:p>
    <w:p w14:paraId="32F21A63" w14:textId="77777777" w:rsidR="00485732" w:rsidRPr="00C445E6" w:rsidRDefault="00485732" w:rsidP="00485732">
      <w:pPr>
        <w:pStyle w:val="FP"/>
        <w:keepNext/>
        <w:rPr>
          <w:i/>
          <w:iCs/>
          <w:lang w:eastAsia="en-US"/>
        </w:rPr>
      </w:pPr>
      <w:r w:rsidRPr="00C445E6">
        <w:rPr>
          <w:i/>
          <w:iCs/>
          <w:lang w:eastAsia="en-US"/>
        </w:rPr>
        <w:t>Alessio(Nokia) can live with r05</w:t>
      </w:r>
    </w:p>
    <w:p w14:paraId="0CEB18BE" w14:textId="77777777" w:rsidR="00485732" w:rsidRPr="00C445E6" w:rsidRDefault="00485732" w:rsidP="00485732">
      <w:pPr>
        <w:pStyle w:val="FP"/>
        <w:keepNext/>
        <w:rPr>
          <w:i/>
          <w:iCs/>
          <w:lang w:eastAsia="en-US"/>
        </w:rPr>
      </w:pPr>
      <w:r w:rsidRPr="00C445E6">
        <w:rPr>
          <w:i/>
          <w:iCs/>
          <w:lang w:eastAsia="en-US"/>
        </w:rPr>
        <w:t>Genadi (Lenovo) proposes to open this CR in CC#2. Agree with the principle of the CR, but text update is needed. r05 is not according to the drafting rules (as it deletes new proposed text). R04 also need fixes.</w:t>
      </w:r>
    </w:p>
    <w:p w14:paraId="3220DD28" w14:textId="77777777" w:rsidR="00485732" w:rsidRPr="00C445E6" w:rsidRDefault="00485732" w:rsidP="00485732">
      <w:pPr>
        <w:pStyle w:val="FP"/>
        <w:keepNext/>
        <w:rPr>
          <w:i/>
          <w:iCs/>
          <w:lang w:eastAsia="en-US"/>
        </w:rPr>
      </w:pPr>
      <w:r w:rsidRPr="00C445E6">
        <w:rPr>
          <w:i/>
          <w:iCs/>
          <w:lang w:eastAsia="en-US"/>
        </w:rPr>
        <w:t>Jinguo(ZTE) suggest to approve r05</w:t>
      </w:r>
    </w:p>
    <w:p w14:paraId="31D120D9" w14:textId="77777777" w:rsidR="00485732" w:rsidRPr="00C445E6" w:rsidRDefault="00485732" w:rsidP="00485732">
      <w:pPr>
        <w:pStyle w:val="FP"/>
        <w:keepNext/>
        <w:rPr>
          <w:i/>
          <w:iCs/>
          <w:lang w:eastAsia="en-US"/>
        </w:rPr>
      </w:pPr>
      <w:r w:rsidRPr="00C445E6">
        <w:rPr>
          <w:i/>
          <w:iCs/>
          <w:lang w:eastAsia="en-US"/>
        </w:rPr>
        <w:t>Genadi (Lenovo) comments to Jinguo(ZTE) that the text in r05 is unclear and proposes further revision.</w:t>
      </w:r>
    </w:p>
    <w:p w14:paraId="3EE5EC17" w14:textId="77777777" w:rsidR="00485732" w:rsidRPr="00C445E6" w:rsidRDefault="00485732" w:rsidP="00485732">
      <w:pPr>
        <w:pStyle w:val="FP"/>
        <w:keepNext/>
        <w:rPr>
          <w:i/>
          <w:iCs/>
          <w:lang w:eastAsia="en-US"/>
        </w:rPr>
      </w:pPr>
      <w:r w:rsidRPr="00C445E6">
        <w:rPr>
          <w:i/>
          <w:iCs/>
          <w:lang w:eastAsia="en-US"/>
        </w:rPr>
        <w:t>Alessio(Nokia) is ok with this update proposed by Genadi(lenovo)</w:t>
      </w:r>
    </w:p>
    <w:p w14:paraId="159EFE3B" w14:textId="77777777" w:rsidR="00485732" w:rsidRPr="00C445E6" w:rsidRDefault="00485732" w:rsidP="00485732">
      <w:pPr>
        <w:pStyle w:val="FP"/>
        <w:keepNext/>
        <w:rPr>
          <w:i/>
          <w:iCs/>
          <w:lang w:eastAsia="en-US"/>
        </w:rPr>
      </w:pPr>
      <w:r w:rsidRPr="00C445E6">
        <w:rPr>
          <w:i/>
          <w:iCs/>
          <w:lang w:eastAsia="en-US"/>
        </w:rPr>
        <w:t>Jinguo(ZTE) is ok with Genadi(lenovo) proposal. Ask CC#3.</w:t>
      </w:r>
    </w:p>
    <w:p w14:paraId="0F8BE90A" w14:textId="77777777" w:rsidR="00485732" w:rsidRPr="00C445E6" w:rsidRDefault="00485732" w:rsidP="00485732">
      <w:pPr>
        <w:pStyle w:val="FP"/>
        <w:keepNext/>
        <w:rPr>
          <w:i/>
          <w:iCs/>
          <w:lang w:eastAsia="en-US"/>
        </w:rPr>
      </w:pPr>
      <w:r w:rsidRPr="00C445E6">
        <w:rPr>
          <w:i/>
          <w:iCs/>
          <w:lang w:eastAsia="en-US"/>
        </w:rPr>
        <w:t>==== 4.X, 5.X, 6.X, 7.X, 8.X Final Deadline ====</w:t>
      </w:r>
    </w:p>
    <w:p w14:paraId="0577E2AD" w14:textId="77777777" w:rsidR="00485732" w:rsidRPr="00C445E6" w:rsidRDefault="00485732" w:rsidP="00485732">
      <w:pPr>
        <w:pStyle w:val="FP"/>
        <w:keepNext/>
        <w:rPr>
          <w:i/>
          <w:iCs/>
          <w:lang w:eastAsia="en-US"/>
        </w:rPr>
      </w:pPr>
    </w:p>
    <w:p w14:paraId="633FC99B" w14:textId="77777777" w:rsidR="00485732" w:rsidRPr="00C445E6" w:rsidRDefault="00485732" w:rsidP="00485732">
      <w:pPr>
        <w:keepNext/>
        <w:rPr>
          <w:b/>
          <w:bCs/>
          <w:lang w:eastAsia="en-US"/>
        </w:rPr>
      </w:pPr>
      <w:r w:rsidRPr="00C445E6">
        <w:rPr>
          <w:b/>
          <w:bCs/>
          <w:lang w:eastAsia="en-US"/>
        </w:rPr>
        <w:t>Discussion and conclusion:</w:t>
      </w:r>
    </w:p>
    <w:p w14:paraId="21263972" w14:textId="6D7E4CF9" w:rsidR="00485732" w:rsidRDefault="00485732" w:rsidP="00485732">
      <w:pPr>
        <w:rPr>
          <w:lang w:eastAsia="en-US"/>
        </w:rPr>
      </w:pPr>
      <w:r>
        <w:rPr>
          <w:lang w:eastAsia="en-US"/>
        </w:rPr>
        <w:t xml:space="preserve">There was a comment after the revisions deadline suggesting changes to r05. r05 with these changes was agreed and revised in </w:t>
      </w:r>
      <w:r w:rsidRPr="00852D83">
        <w:rPr>
          <w:color w:val="0000FF"/>
          <w:lang w:eastAsia="en-US"/>
        </w:rPr>
        <w:t>S2-220</w:t>
      </w:r>
      <w:r w:rsidR="00852D83" w:rsidRPr="00852D83">
        <w:rPr>
          <w:color w:val="0000FF"/>
          <w:lang w:eastAsia="en-US"/>
        </w:rPr>
        <w:t>7688</w:t>
      </w:r>
      <w:r w:rsidR="00852D83">
        <w:t xml:space="preserve">, which was </w:t>
      </w:r>
      <w:r w:rsidR="00852D83" w:rsidRPr="00C3284B">
        <w:rPr>
          <w:color w:val="FF0000"/>
          <w:lang w:eastAsia="en-US"/>
        </w:rPr>
        <w:t>approved</w:t>
      </w:r>
      <w:r w:rsidR="00852D83">
        <w:rPr>
          <w:lang w:eastAsia="en-US"/>
        </w:rPr>
        <w:t>.</w:t>
      </w:r>
    </w:p>
    <w:p w14:paraId="2CF956D4" w14:textId="77777777" w:rsidR="00852D83" w:rsidRDefault="00852D83" w:rsidP="00485732">
      <w:pPr>
        <w:rPr>
          <w:lang w:eastAsia="en-US"/>
        </w:rPr>
      </w:pPr>
    </w:p>
    <w:p w14:paraId="39E704F1" w14:textId="77777777" w:rsidR="00581EC8" w:rsidRDefault="00581EC8" w:rsidP="00581EC8">
      <w:pPr>
        <w:keepNext/>
        <w:pBdr>
          <w:top w:val="single" w:sz="4" w:space="1" w:color="auto"/>
        </w:pBdr>
        <w:rPr>
          <w:lang w:eastAsia="en-US"/>
        </w:rPr>
      </w:pPr>
      <w:r w:rsidRPr="00C445E6">
        <w:rPr>
          <w:color w:val="0000FF"/>
          <w:lang w:eastAsia="en-US"/>
        </w:rPr>
        <w:t>S2-2206241</w:t>
      </w:r>
      <w:r>
        <w:rPr>
          <w:lang w:eastAsia="en-US"/>
        </w:rPr>
        <w:t xml:space="preserve"> (LS OUT) [DRAFT] Reply LS on UAV authorization container (Source: Nokia, Nokia Shanghai Bell)</w:t>
      </w:r>
    </w:p>
    <w:p w14:paraId="6EB56B76" w14:textId="77777777" w:rsidR="00581EC8" w:rsidRPr="00BD2BF5" w:rsidRDefault="00581EC8" w:rsidP="00581EC8">
      <w:pPr>
        <w:pStyle w:val="FP"/>
        <w:keepNext/>
        <w:rPr>
          <w:b/>
          <w:bCs/>
          <w:i/>
          <w:iCs/>
          <w:lang w:eastAsia="en-US"/>
        </w:rPr>
      </w:pPr>
      <w:r w:rsidRPr="00BD2BF5">
        <w:rPr>
          <w:b/>
          <w:bCs/>
          <w:i/>
          <w:iCs/>
          <w:lang w:eastAsia="en-US"/>
        </w:rPr>
        <w:t>e-mail comments:</w:t>
      </w:r>
    </w:p>
    <w:p w14:paraId="40E88CDF" w14:textId="77777777" w:rsidR="00581EC8" w:rsidRPr="00C445E6" w:rsidRDefault="00581EC8" w:rsidP="00581EC8">
      <w:pPr>
        <w:pStyle w:val="FP"/>
        <w:keepNext/>
        <w:rPr>
          <w:i/>
          <w:iCs/>
          <w:lang w:eastAsia="en-US"/>
        </w:rPr>
      </w:pPr>
      <w:r w:rsidRPr="00C445E6">
        <w:rPr>
          <w:i/>
          <w:iCs/>
          <w:lang w:eastAsia="en-US"/>
        </w:rPr>
        <w:t xml:space="preserve">Stefano (Qualcomm) recommends noting this paper and proceeding with </w:t>
      </w:r>
      <w:r w:rsidRPr="00C445E6">
        <w:rPr>
          <w:i/>
          <w:iCs/>
          <w:color w:val="0000FF"/>
          <w:lang w:eastAsia="en-US"/>
        </w:rPr>
        <w:t>S2-2206870</w:t>
      </w:r>
      <w:r w:rsidRPr="00C445E6">
        <w:rPr>
          <w:i/>
          <w:iCs/>
          <w:lang w:eastAsia="en-US"/>
        </w:rPr>
        <w:t xml:space="preserve"> due to technical concerns.</w:t>
      </w:r>
    </w:p>
    <w:p w14:paraId="34711C5B" w14:textId="77777777" w:rsidR="00581EC8" w:rsidRPr="00C445E6" w:rsidRDefault="00581EC8" w:rsidP="00581EC8">
      <w:pPr>
        <w:pStyle w:val="FP"/>
        <w:keepNext/>
        <w:rPr>
          <w:i/>
          <w:iCs/>
          <w:lang w:eastAsia="en-US"/>
        </w:rPr>
      </w:pPr>
      <w:r w:rsidRPr="00C445E6">
        <w:rPr>
          <w:i/>
          <w:iCs/>
          <w:lang w:eastAsia="en-US"/>
        </w:rPr>
        <w:t>Pallab (Nokia) responds to Stefano (Qualcomm) and proposes to go with this LS response. The LS response in 6870 is incorrect</w:t>
      </w:r>
    </w:p>
    <w:p w14:paraId="7259A4A0" w14:textId="77777777" w:rsidR="00581EC8" w:rsidRPr="00C445E6" w:rsidRDefault="00581EC8" w:rsidP="00581EC8">
      <w:pPr>
        <w:pStyle w:val="FP"/>
        <w:keepNext/>
        <w:rPr>
          <w:i/>
          <w:iCs/>
          <w:lang w:eastAsia="en-US"/>
        </w:rPr>
      </w:pPr>
      <w:r w:rsidRPr="00C445E6">
        <w:rPr>
          <w:i/>
          <w:iCs/>
          <w:lang w:eastAsia="en-US"/>
        </w:rPr>
        <w:t>Ashok (Samsung) agrees with Pallab (Nokia) and proposes to use 6241 for the LS OUT.</w:t>
      </w:r>
    </w:p>
    <w:p w14:paraId="740D7898" w14:textId="77777777" w:rsidR="00581EC8" w:rsidRPr="00C445E6" w:rsidRDefault="00581EC8" w:rsidP="00581EC8">
      <w:pPr>
        <w:pStyle w:val="FP"/>
        <w:keepNext/>
        <w:rPr>
          <w:i/>
          <w:iCs/>
          <w:lang w:eastAsia="en-US"/>
        </w:rPr>
      </w:pPr>
      <w:r w:rsidRPr="00C445E6">
        <w:rPr>
          <w:i/>
          <w:iCs/>
          <w:lang w:eastAsia="en-US"/>
        </w:rPr>
        <w:t>Stefano (Qualcomm) disagree with Nokia and disagree with proceeding with the LS response in 6870.</w:t>
      </w:r>
    </w:p>
    <w:p w14:paraId="43D863C4" w14:textId="77777777" w:rsidR="00581EC8" w:rsidRPr="00C445E6" w:rsidRDefault="00581EC8" w:rsidP="00581EC8">
      <w:pPr>
        <w:pStyle w:val="FP"/>
        <w:keepNext/>
        <w:rPr>
          <w:i/>
          <w:iCs/>
          <w:lang w:eastAsia="en-US"/>
        </w:rPr>
      </w:pPr>
      <w:r w:rsidRPr="00C445E6">
        <w:rPr>
          <w:i/>
          <w:iCs/>
          <w:lang w:eastAsia="en-US"/>
        </w:rPr>
        <w:t>Shabnam (Ericsson) comments that both response has issues in our view, SMF is transparent we agree but Nokia LS response states transparent to 3GPP system which is not correct since UAV NF/NEF will not be transparent to the container type, see below.</w:t>
      </w:r>
    </w:p>
    <w:p w14:paraId="5F783C7B" w14:textId="77777777" w:rsidR="00581EC8" w:rsidRPr="00C445E6" w:rsidRDefault="00581EC8" w:rsidP="00581EC8">
      <w:pPr>
        <w:pStyle w:val="FP"/>
        <w:keepNext/>
        <w:rPr>
          <w:i/>
          <w:iCs/>
          <w:lang w:eastAsia="en-US"/>
        </w:rPr>
      </w:pPr>
      <w:r w:rsidRPr="00C445E6">
        <w:rPr>
          <w:i/>
          <w:iCs/>
          <w:lang w:eastAsia="en-US"/>
        </w:rPr>
        <w:t>Ashok (Samsung) comments</w:t>
      </w:r>
    </w:p>
    <w:p w14:paraId="22B51234" w14:textId="77777777" w:rsidR="00581EC8" w:rsidRPr="00C445E6" w:rsidRDefault="00581EC8" w:rsidP="00581EC8">
      <w:pPr>
        <w:pStyle w:val="FP"/>
        <w:keepNext/>
        <w:rPr>
          <w:i/>
          <w:iCs/>
          <w:lang w:eastAsia="en-US"/>
        </w:rPr>
      </w:pPr>
      <w:r w:rsidRPr="00C445E6">
        <w:rPr>
          <w:i/>
          <w:iCs/>
          <w:lang w:eastAsia="en-US"/>
        </w:rPr>
        <w:t>Dimitris (Lenovo) comments</w:t>
      </w:r>
    </w:p>
    <w:p w14:paraId="17880E5D" w14:textId="77777777" w:rsidR="00581EC8" w:rsidRPr="00C445E6" w:rsidRDefault="00581EC8" w:rsidP="00581EC8">
      <w:pPr>
        <w:pStyle w:val="FP"/>
        <w:keepNext/>
        <w:rPr>
          <w:i/>
          <w:iCs/>
          <w:lang w:eastAsia="en-US"/>
        </w:rPr>
      </w:pPr>
      <w:r w:rsidRPr="00C445E6">
        <w:rPr>
          <w:i/>
          <w:iCs/>
          <w:lang w:eastAsia="en-US"/>
        </w:rPr>
        <w:t>Guanzhou (InterDigital) shares Stefano(QC)'s view.</w:t>
      </w:r>
    </w:p>
    <w:p w14:paraId="599BC579" w14:textId="77777777" w:rsidR="00581EC8" w:rsidRPr="00C445E6" w:rsidRDefault="00581EC8" w:rsidP="00581EC8">
      <w:pPr>
        <w:pStyle w:val="FP"/>
        <w:keepNext/>
        <w:rPr>
          <w:i/>
          <w:iCs/>
          <w:lang w:eastAsia="en-US"/>
        </w:rPr>
      </w:pPr>
      <w:r w:rsidRPr="00C445E6">
        <w:rPr>
          <w:i/>
          <w:iCs/>
          <w:lang w:eastAsia="en-US"/>
        </w:rPr>
        <w:t>Pallab (Nokia) responds to Guanzhou (InterDigital)</w:t>
      </w:r>
    </w:p>
    <w:p w14:paraId="47F39BEE" w14:textId="77777777" w:rsidR="00581EC8" w:rsidRPr="00C445E6" w:rsidRDefault="00581EC8" w:rsidP="00581EC8">
      <w:pPr>
        <w:pStyle w:val="FP"/>
        <w:keepNext/>
        <w:rPr>
          <w:i/>
          <w:iCs/>
          <w:lang w:eastAsia="en-US"/>
        </w:rPr>
      </w:pPr>
      <w:r w:rsidRPr="00C445E6">
        <w:rPr>
          <w:i/>
          <w:iCs/>
          <w:lang w:eastAsia="en-US"/>
        </w:rPr>
        <w:t>Guanzhou (InterDigital) responds to Pallab (Nokia).</w:t>
      </w:r>
    </w:p>
    <w:p w14:paraId="67B1E5A8" w14:textId="77777777" w:rsidR="00581EC8" w:rsidRPr="00C445E6" w:rsidRDefault="00581EC8" w:rsidP="00581EC8">
      <w:pPr>
        <w:pStyle w:val="FP"/>
        <w:keepNext/>
        <w:rPr>
          <w:i/>
          <w:iCs/>
          <w:lang w:eastAsia="en-US"/>
        </w:rPr>
      </w:pPr>
      <w:r w:rsidRPr="00C445E6">
        <w:rPr>
          <w:i/>
          <w:iCs/>
          <w:lang w:eastAsia="en-US"/>
        </w:rPr>
        <w:t>==== 4.X, 5.X, 6.X, 7.X, 8.X Revisions Deadline ====</w:t>
      </w:r>
    </w:p>
    <w:p w14:paraId="2EC442F6" w14:textId="77777777" w:rsidR="00581EC8" w:rsidRPr="00C445E6" w:rsidRDefault="00581EC8" w:rsidP="00581EC8">
      <w:pPr>
        <w:pStyle w:val="FP"/>
        <w:keepNext/>
        <w:rPr>
          <w:i/>
          <w:iCs/>
          <w:lang w:eastAsia="en-US"/>
        </w:rPr>
      </w:pPr>
      <w:r w:rsidRPr="00C445E6">
        <w:rPr>
          <w:i/>
          <w:iCs/>
          <w:lang w:eastAsia="en-US"/>
        </w:rPr>
        <w:t>Pallab (Nokia) responds to Guanzhou (InterDigital).</w:t>
      </w:r>
    </w:p>
    <w:p w14:paraId="3A49A48B" w14:textId="77777777" w:rsidR="00581EC8" w:rsidRPr="00C445E6" w:rsidRDefault="00581EC8" w:rsidP="00581EC8">
      <w:pPr>
        <w:pStyle w:val="FP"/>
        <w:keepNext/>
        <w:rPr>
          <w:i/>
          <w:iCs/>
          <w:lang w:eastAsia="en-US"/>
        </w:rPr>
      </w:pPr>
      <w:r w:rsidRPr="00C445E6">
        <w:rPr>
          <w:i/>
          <w:iCs/>
          <w:lang w:eastAsia="en-US"/>
        </w:rPr>
        <w:t>==== 4.X, 5.X, 6.X, 7.X, 8.X Final Deadline ====</w:t>
      </w:r>
    </w:p>
    <w:p w14:paraId="363A45C8" w14:textId="77777777" w:rsidR="00581EC8" w:rsidRPr="00C445E6" w:rsidRDefault="00581EC8" w:rsidP="00581EC8">
      <w:pPr>
        <w:pStyle w:val="FP"/>
        <w:keepNext/>
        <w:rPr>
          <w:i/>
          <w:iCs/>
          <w:lang w:eastAsia="en-US"/>
        </w:rPr>
      </w:pPr>
    </w:p>
    <w:p w14:paraId="7493E8F6" w14:textId="77777777" w:rsidR="00581EC8" w:rsidRPr="00C445E6" w:rsidRDefault="00581EC8" w:rsidP="00581EC8">
      <w:pPr>
        <w:keepNext/>
        <w:rPr>
          <w:b/>
          <w:bCs/>
          <w:lang w:eastAsia="en-US"/>
        </w:rPr>
      </w:pPr>
      <w:r w:rsidRPr="00C445E6">
        <w:rPr>
          <w:b/>
          <w:bCs/>
          <w:lang w:eastAsia="en-US"/>
        </w:rPr>
        <w:t>Discussion and conclusion:</w:t>
      </w:r>
    </w:p>
    <w:p w14:paraId="695D275E" w14:textId="560DDEE8" w:rsidR="00581EC8" w:rsidRDefault="00581EC8" w:rsidP="00581EC8">
      <w:pPr>
        <w:rPr>
          <w:lang w:eastAsia="en-US"/>
        </w:rPr>
      </w:pPr>
      <w:r>
        <w:rPr>
          <w:lang w:eastAsia="en-US"/>
        </w:rPr>
        <w:t xml:space="preserve">No consensus could be reached and this was </w:t>
      </w:r>
      <w:r w:rsidRPr="00581EC8">
        <w:rPr>
          <w:color w:val="FF0000"/>
          <w:lang w:eastAsia="en-US"/>
        </w:rPr>
        <w:t>postponed</w:t>
      </w:r>
      <w:r>
        <w:rPr>
          <w:lang w:eastAsia="en-US"/>
        </w:rPr>
        <w:t xml:space="preserve">. The incoming LS in </w:t>
      </w:r>
      <w:r w:rsidRPr="00581EC8">
        <w:rPr>
          <w:color w:val="0000FF"/>
          <w:lang w:eastAsia="en-US"/>
        </w:rPr>
        <w:t>S2-22054</w:t>
      </w:r>
      <w:r>
        <w:rPr>
          <w:color w:val="0000FF"/>
          <w:lang w:eastAsia="en-US"/>
        </w:rPr>
        <w:t>17</w:t>
      </w:r>
      <w:r>
        <w:rPr>
          <w:lang w:eastAsia="en-US"/>
        </w:rPr>
        <w:t xml:space="preserve"> was then </w:t>
      </w:r>
      <w:r w:rsidRPr="00581EC8">
        <w:rPr>
          <w:color w:val="FF0000"/>
          <w:lang w:eastAsia="en-US"/>
        </w:rPr>
        <w:t>postponed</w:t>
      </w:r>
      <w:r>
        <w:rPr>
          <w:lang w:eastAsia="en-US"/>
        </w:rPr>
        <w:t>.</w:t>
      </w:r>
    </w:p>
    <w:p w14:paraId="32C45D45" w14:textId="323AE587" w:rsidR="00485732" w:rsidRDefault="00485732" w:rsidP="00C445E6">
      <w:pPr>
        <w:rPr>
          <w:lang w:eastAsia="en-US"/>
        </w:rPr>
      </w:pPr>
    </w:p>
    <w:p w14:paraId="25373775" w14:textId="77777777" w:rsidR="00581EC8" w:rsidRDefault="00581EC8" w:rsidP="00581EC8">
      <w:pPr>
        <w:keepNext/>
        <w:pBdr>
          <w:top w:val="single" w:sz="4" w:space="1" w:color="auto"/>
        </w:pBdr>
        <w:rPr>
          <w:lang w:eastAsia="en-US"/>
        </w:rPr>
      </w:pPr>
      <w:r w:rsidRPr="00C445E6">
        <w:rPr>
          <w:color w:val="0000FF"/>
          <w:lang w:eastAsia="en-US"/>
        </w:rPr>
        <w:lastRenderedPageBreak/>
        <w:t>S2-2205808</w:t>
      </w:r>
      <w:r>
        <w:rPr>
          <w:lang w:eastAsia="en-US"/>
        </w:rPr>
        <w:t xml:space="preserve"> (CR) 23.304 CR0107: CP and UP-based security procedures for 5G ProSe UE-to-Network Relay (Source: Ericsson)</w:t>
      </w:r>
    </w:p>
    <w:p w14:paraId="52574BE2" w14:textId="77777777" w:rsidR="00581EC8" w:rsidRPr="00BD2BF5" w:rsidRDefault="00581EC8" w:rsidP="00581EC8">
      <w:pPr>
        <w:pStyle w:val="FP"/>
        <w:keepNext/>
        <w:rPr>
          <w:b/>
          <w:bCs/>
          <w:i/>
          <w:iCs/>
          <w:lang w:eastAsia="en-US"/>
        </w:rPr>
      </w:pPr>
      <w:r w:rsidRPr="00BD2BF5">
        <w:rPr>
          <w:b/>
          <w:bCs/>
          <w:i/>
          <w:iCs/>
          <w:lang w:eastAsia="en-US"/>
        </w:rPr>
        <w:t>e-mail comments:</w:t>
      </w:r>
    </w:p>
    <w:p w14:paraId="7A0708C5" w14:textId="77777777" w:rsidR="00581EC8" w:rsidRPr="00C445E6" w:rsidRDefault="00581EC8" w:rsidP="00581EC8">
      <w:pPr>
        <w:pStyle w:val="FP"/>
        <w:keepNext/>
        <w:rPr>
          <w:i/>
          <w:iCs/>
          <w:lang w:eastAsia="en-US"/>
        </w:rPr>
      </w:pPr>
      <w:r w:rsidRPr="00C445E6">
        <w:rPr>
          <w:i/>
          <w:iCs/>
          <w:lang w:eastAsia="en-US"/>
        </w:rPr>
        <w:t>Judy (Ericsson) responds to Myungjune (LGE)</w:t>
      </w:r>
    </w:p>
    <w:p w14:paraId="7AE86E71" w14:textId="77777777" w:rsidR="00581EC8" w:rsidRPr="00C445E6" w:rsidRDefault="00581EC8" w:rsidP="00581EC8">
      <w:pPr>
        <w:pStyle w:val="FP"/>
        <w:keepNext/>
        <w:rPr>
          <w:i/>
          <w:iCs/>
          <w:lang w:eastAsia="en-US"/>
        </w:rPr>
      </w:pPr>
      <w:r w:rsidRPr="00C445E6">
        <w:rPr>
          <w:i/>
          <w:iCs/>
          <w:lang w:eastAsia="en-US"/>
        </w:rPr>
        <w:t>Myungjune (LGE) responds to Judy (Ericsson).</w:t>
      </w:r>
    </w:p>
    <w:p w14:paraId="41E1CF13" w14:textId="77777777" w:rsidR="00581EC8" w:rsidRPr="00C445E6" w:rsidRDefault="00581EC8" w:rsidP="00581EC8">
      <w:pPr>
        <w:pStyle w:val="FP"/>
        <w:keepNext/>
        <w:rPr>
          <w:i/>
          <w:iCs/>
          <w:lang w:eastAsia="en-US"/>
        </w:rPr>
      </w:pPr>
      <w:r w:rsidRPr="00C445E6">
        <w:rPr>
          <w:i/>
          <w:iCs/>
          <w:lang w:eastAsia="en-US"/>
        </w:rPr>
        <w:t>Judy (Ericsson) responds to Myungjune (LGE).</w:t>
      </w:r>
    </w:p>
    <w:p w14:paraId="0ED1E6A5" w14:textId="77777777" w:rsidR="00581EC8" w:rsidRPr="00C445E6" w:rsidRDefault="00581EC8" w:rsidP="00581EC8">
      <w:pPr>
        <w:pStyle w:val="FP"/>
        <w:keepNext/>
        <w:rPr>
          <w:i/>
          <w:iCs/>
          <w:lang w:eastAsia="en-US"/>
        </w:rPr>
      </w:pPr>
      <w:r w:rsidRPr="00C445E6">
        <w:rPr>
          <w:i/>
          <w:iCs/>
          <w:lang w:eastAsia="en-US"/>
        </w:rPr>
        <w:t>Myungjune (LGE) asks question.</w:t>
      </w:r>
    </w:p>
    <w:p w14:paraId="2589FA25" w14:textId="77777777" w:rsidR="00581EC8" w:rsidRPr="00C445E6" w:rsidRDefault="00581EC8" w:rsidP="00581EC8">
      <w:pPr>
        <w:pStyle w:val="FP"/>
        <w:keepNext/>
        <w:rPr>
          <w:i/>
          <w:iCs/>
          <w:lang w:eastAsia="en-US"/>
        </w:rPr>
      </w:pPr>
      <w:r w:rsidRPr="00C445E6">
        <w:rPr>
          <w:i/>
          <w:iCs/>
          <w:lang w:eastAsia="en-US"/>
        </w:rPr>
        <w:t>Judy (Ericsson) Fei (OPPO) and Wen(vivo)</w:t>
      </w:r>
    </w:p>
    <w:p w14:paraId="394E2BBE" w14:textId="77777777" w:rsidR="00581EC8" w:rsidRPr="00C445E6" w:rsidRDefault="00581EC8" w:rsidP="00581EC8">
      <w:pPr>
        <w:pStyle w:val="FP"/>
        <w:keepNext/>
        <w:rPr>
          <w:i/>
          <w:iCs/>
          <w:lang w:eastAsia="en-US"/>
        </w:rPr>
      </w:pPr>
      <w:r w:rsidRPr="00C445E6">
        <w:rPr>
          <w:i/>
          <w:iCs/>
          <w:lang w:eastAsia="en-US"/>
        </w:rPr>
        <w:t>Wen(vivo) shares similar view with Fei (OPPO).</w:t>
      </w:r>
    </w:p>
    <w:p w14:paraId="06F0EAC0" w14:textId="77777777" w:rsidR="00581EC8" w:rsidRPr="00C445E6" w:rsidRDefault="00581EC8" w:rsidP="00581EC8">
      <w:pPr>
        <w:pStyle w:val="FP"/>
        <w:keepNext/>
        <w:rPr>
          <w:i/>
          <w:iCs/>
          <w:lang w:eastAsia="en-US"/>
        </w:rPr>
      </w:pPr>
      <w:r w:rsidRPr="00C445E6">
        <w:rPr>
          <w:i/>
          <w:iCs/>
          <w:lang w:eastAsia="en-US"/>
        </w:rPr>
        <w:t>Fei (OPPO) comments.</w:t>
      </w:r>
    </w:p>
    <w:p w14:paraId="636A693E" w14:textId="77777777" w:rsidR="00581EC8" w:rsidRPr="00C445E6" w:rsidRDefault="00581EC8" w:rsidP="00581EC8">
      <w:pPr>
        <w:pStyle w:val="FP"/>
        <w:keepNext/>
        <w:rPr>
          <w:i/>
          <w:iCs/>
          <w:lang w:eastAsia="en-US"/>
        </w:rPr>
      </w:pPr>
      <w:r w:rsidRPr="00C445E6">
        <w:rPr>
          <w:i/>
          <w:iCs/>
          <w:lang w:eastAsia="en-US"/>
        </w:rPr>
        <w:t>Judy (Ericsson) provides r01</w:t>
      </w:r>
    </w:p>
    <w:p w14:paraId="045450C9" w14:textId="77777777" w:rsidR="00581EC8" w:rsidRPr="00C445E6" w:rsidRDefault="00581EC8" w:rsidP="00581EC8">
      <w:pPr>
        <w:pStyle w:val="FP"/>
        <w:keepNext/>
        <w:rPr>
          <w:i/>
          <w:iCs/>
          <w:lang w:eastAsia="en-US"/>
        </w:rPr>
      </w:pPr>
      <w:r w:rsidRPr="00C445E6">
        <w:rPr>
          <w:i/>
          <w:iCs/>
          <w:lang w:eastAsia="en-US"/>
        </w:rPr>
        <w:t>Guillaume (Mediatek Inc.): this CR is not FASMO.</w:t>
      </w:r>
    </w:p>
    <w:p w14:paraId="31ABD9A8" w14:textId="77777777" w:rsidR="00581EC8" w:rsidRPr="00C445E6" w:rsidRDefault="00581EC8" w:rsidP="00581EC8">
      <w:pPr>
        <w:pStyle w:val="FP"/>
        <w:keepNext/>
        <w:rPr>
          <w:i/>
          <w:iCs/>
          <w:lang w:eastAsia="en-US"/>
        </w:rPr>
      </w:pPr>
      <w:r w:rsidRPr="00C445E6">
        <w:rPr>
          <w:i/>
          <w:iCs/>
          <w:lang w:eastAsia="en-US"/>
        </w:rPr>
        <w:t>Judy (Ericsson) clarifies the FASMO aspects to Guillaume (Mediatek Inc.)</w:t>
      </w:r>
    </w:p>
    <w:p w14:paraId="28C9C312" w14:textId="77777777" w:rsidR="00581EC8" w:rsidRPr="00C445E6" w:rsidRDefault="00581EC8" w:rsidP="00581EC8">
      <w:pPr>
        <w:pStyle w:val="FP"/>
        <w:keepNext/>
        <w:rPr>
          <w:i/>
          <w:iCs/>
          <w:lang w:eastAsia="en-US"/>
        </w:rPr>
      </w:pPr>
      <w:r w:rsidRPr="00C445E6">
        <w:rPr>
          <w:i/>
          <w:iCs/>
          <w:lang w:eastAsia="en-US"/>
        </w:rPr>
        <w:t>Steve (Huawei) comments CR is not needed.</w:t>
      </w:r>
    </w:p>
    <w:p w14:paraId="5F4D567D" w14:textId="77777777" w:rsidR="00581EC8" w:rsidRPr="00C445E6" w:rsidRDefault="00581EC8" w:rsidP="00581EC8">
      <w:pPr>
        <w:pStyle w:val="FP"/>
        <w:keepNext/>
        <w:rPr>
          <w:i/>
          <w:iCs/>
          <w:lang w:eastAsia="en-US"/>
        </w:rPr>
      </w:pPr>
      <w:r w:rsidRPr="00C445E6">
        <w:rPr>
          <w:i/>
          <w:iCs/>
          <w:lang w:eastAsia="en-US"/>
        </w:rPr>
        <w:t>Judy (Ericsson) responds to Steve (Huawei) and comments that Reason For Change justifies the FASMO aspects.</w:t>
      </w:r>
    </w:p>
    <w:p w14:paraId="34FBE828" w14:textId="77777777" w:rsidR="00581EC8" w:rsidRPr="00C445E6" w:rsidRDefault="00581EC8" w:rsidP="00581EC8">
      <w:pPr>
        <w:pStyle w:val="FP"/>
        <w:keepNext/>
        <w:rPr>
          <w:i/>
          <w:iCs/>
          <w:lang w:eastAsia="en-US"/>
        </w:rPr>
      </w:pPr>
      <w:r w:rsidRPr="00C445E6">
        <w:rPr>
          <w:i/>
          <w:iCs/>
          <w:lang w:eastAsia="en-US"/>
        </w:rPr>
        <w:t>Hannu (Nokia) has concerns on late introduction of new requirements (such as the configuration)</w:t>
      </w:r>
    </w:p>
    <w:p w14:paraId="3F060BD7" w14:textId="77777777" w:rsidR="00581EC8" w:rsidRPr="00C445E6" w:rsidRDefault="00581EC8" w:rsidP="00581EC8">
      <w:pPr>
        <w:pStyle w:val="FP"/>
        <w:keepNext/>
        <w:rPr>
          <w:i/>
          <w:iCs/>
          <w:lang w:eastAsia="en-US"/>
        </w:rPr>
      </w:pPr>
      <w:r w:rsidRPr="00C445E6">
        <w:rPr>
          <w:i/>
          <w:iCs/>
          <w:lang w:eastAsia="en-US"/>
        </w:rPr>
        <w:t>Hong (Qualcomm) comments and propose to remove change #4.</w:t>
      </w:r>
    </w:p>
    <w:p w14:paraId="6601119E" w14:textId="77777777" w:rsidR="00581EC8" w:rsidRPr="00C445E6" w:rsidRDefault="00581EC8" w:rsidP="00581EC8">
      <w:pPr>
        <w:pStyle w:val="FP"/>
        <w:keepNext/>
        <w:rPr>
          <w:i/>
          <w:iCs/>
          <w:lang w:eastAsia="en-US"/>
        </w:rPr>
      </w:pPr>
      <w:r w:rsidRPr="00C445E6">
        <w:rPr>
          <w:i/>
          <w:iCs/>
          <w:lang w:eastAsia="en-US"/>
        </w:rPr>
        <w:t>Judy (Ericsson) provide r02, taking out the new parameters.</w:t>
      </w:r>
    </w:p>
    <w:p w14:paraId="520DC46C" w14:textId="77777777" w:rsidR="00581EC8" w:rsidRPr="00C445E6" w:rsidRDefault="00581EC8" w:rsidP="00581EC8">
      <w:pPr>
        <w:pStyle w:val="FP"/>
        <w:keepNext/>
        <w:rPr>
          <w:i/>
          <w:iCs/>
          <w:lang w:eastAsia="en-US"/>
        </w:rPr>
      </w:pPr>
      <w:r w:rsidRPr="00C445E6">
        <w:rPr>
          <w:i/>
          <w:iCs/>
          <w:lang w:eastAsia="en-US"/>
        </w:rPr>
        <w:t>Steve (Huawei) 2 questions/comment on r02</w:t>
      </w:r>
    </w:p>
    <w:p w14:paraId="75353DE5" w14:textId="77777777" w:rsidR="00581EC8" w:rsidRPr="00C445E6" w:rsidRDefault="00581EC8" w:rsidP="00581EC8">
      <w:pPr>
        <w:pStyle w:val="FP"/>
        <w:keepNext/>
        <w:rPr>
          <w:i/>
          <w:iCs/>
          <w:lang w:eastAsia="en-US"/>
        </w:rPr>
      </w:pPr>
      <w:r w:rsidRPr="00C445E6">
        <w:rPr>
          <w:i/>
          <w:iCs/>
          <w:lang w:eastAsia="en-US"/>
        </w:rPr>
        <w:t>Steve (Huawei) expands point 3)</w:t>
      </w:r>
    </w:p>
    <w:p w14:paraId="16947228" w14:textId="77777777" w:rsidR="00581EC8" w:rsidRPr="00C445E6" w:rsidRDefault="00581EC8" w:rsidP="00581EC8">
      <w:pPr>
        <w:pStyle w:val="FP"/>
        <w:keepNext/>
        <w:rPr>
          <w:i/>
          <w:iCs/>
          <w:lang w:eastAsia="en-US"/>
        </w:rPr>
      </w:pPr>
      <w:r w:rsidRPr="00C445E6">
        <w:rPr>
          <w:i/>
          <w:iCs/>
          <w:lang w:eastAsia="en-US"/>
        </w:rPr>
        <w:t>Guillaume (MediaTek Inc.) comments and provides r03.</w:t>
      </w:r>
    </w:p>
    <w:p w14:paraId="57EC14AA" w14:textId="77777777" w:rsidR="00581EC8" w:rsidRPr="00C445E6" w:rsidRDefault="00581EC8" w:rsidP="00581EC8">
      <w:pPr>
        <w:pStyle w:val="FP"/>
        <w:keepNext/>
        <w:rPr>
          <w:i/>
          <w:iCs/>
          <w:lang w:eastAsia="en-US"/>
        </w:rPr>
      </w:pPr>
      <w:r w:rsidRPr="00C445E6">
        <w:rPr>
          <w:i/>
          <w:iCs/>
          <w:lang w:eastAsia="en-US"/>
        </w:rPr>
        <w:t>Judy (Ericsson) comments on r03</w:t>
      </w:r>
    </w:p>
    <w:p w14:paraId="16E19713" w14:textId="77777777" w:rsidR="00581EC8" w:rsidRPr="00C445E6" w:rsidRDefault="00581EC8" w:rsidP="00581EC8">
      <w:pPr>
        <w:pStyle w:val="FP"/>
        <w:keepNext/>
        <w:rPr>
          <w:i/>
          <w:iCs/>
          <w:lang w:eastAsia="en-US"/>
        </w:rPr>
      </w:pPr>
      <w:r w:rsidRPr="00C445E6">
        <w:rPr>
          <w:i/>
          <w:iCs/>
          <w:lang w:eastAsia="en-US"/>
        </w:rPr>
        <w:t>Guillaume (MediaTek Inc.) replies to Judy (Ericsson)</w:t>
      </w:r>
    </w:p>
    <w:p w14:paraId="676D7B28" w14:textId="77777777" w:rsidR="00581EC8" w:rsidRPr="00C445E6" w:rsidRDefault="00581EC8" w:rsidP="00581EC8">
      <w:pPr>
        <w:pStyle w:val="FP"/>
        <w:keepNext/>
        <w:rPr>
          <w:i/>
          <w:iCs/>
          <w:lang w:eastAsia="en-US"/>
        </w:rPr>
      </w:pPr>
      <w:r w:rsidRPr="00C445E6">
        <w:rPr>
          <w:i/>
          <w:iCs/>
          <w:lang w:eastAsia="en-US"/>
        </w:rPr>
        <w:t>Judy (Ericsson) provides r04</w:t>
      </w:r>
    </w:p>
    <w:p w14:paraId="6E1AA3C4" w14:textId="77777777" w:rsidR="00581EC8" w:rsidRPr="00C445E6" w:rsidRDefault="00581EC8" w:rsidP="00581EC8">
      <w:pPr>
        <w:pStyle w:val="FP"/>
        <w:keepNext/>
        <w:rPr>
          <w:i/>
          <w:iCs/>
          <w:lang w:eastAsia="en-US"/>
        </w:rPr>
      </w:pPr>
      <w:r w:rsidRPr="00C445E6">
        <w:rPr>
          <w:i/>
          <w:iCs/>
          <w:lang w:eastAsia="en-US"/>
        </w:rPr>
        <w:t>Guillaume (MediaTek Inc.): ok with r04 (with clean-up)</w:t>
      </w:r>
    </w:p>
    <w:p w14:paraId="0F09882C" w14:textId="77777777" w:rsidR="00581EC8" w:rsidRPr="00C445E6" w:rsidRDefault="00581EC8" w:rsidP="00581EC8">
      <w:pPr>
        <w:pStyle w:val="FP"/>
        <w:keepNext/>
        <w:rPr>
          <w:i/>
          <w:iCs/>
          <w:lang w:eastAsia="en-US"/>
        </w:rPr>
      </w:pPr>
      <w:r w:rsidRPr="00C445E6">
        <w:rPr>
          <w:i/>
          <w:iCs/>
          <w:lang w:eastAsia="en-US"/>
        </w:rPr>
        <w:t>Steve (Huawei) provides r05</w:t>
      </w:r>
    </w:p>
    <w:p w14:paraId="7BB9BE19" w14:textId="77777777" w:rsidR="00581EC8" w:rsidRPr="00C445E6" w:rsidRDefault="00581EC8" w:rsidP="00581EC8">
      <w:pPr>
        <w:pStyle w:val="FP"/>
        <w:keepNext/>
        <w:rPr>
          <w:i/>
          <w:iCs/>
          <w:lang w:eastAsia="en-US"/>
        </w:rPr>
      </w:pPr>
      <w:r w:rsidRPr="00C445E6">
        <w:rPr>
          <w:i/>
          <w:iCs/>
          <w:lang w:eastAsia="en-US"/>
        </w:rPr>
        <w:t>Steve (Huawei) provides r07</w:t>
      </w:r>
    </w:p>
    <w:p w14:paraId="1FBEB52D" w14:textId="77777777" w:rsidR="00581EC8" w:rsidRPr="00C445E6" w:rsidRDefault="00581EC8" w:rsidP="00581EC8">
      <w:pPr>
        <w:pStyle w:val="FP"/>
        <w:keepNext/>
        <w:rPr>
          <w:i/>
          <w:iCs/>
          <w:lang w:eastAsia="en-US"/>
        </w:rPr>
      </w:pPr>
      <w:r w:rsidRPr="00C445E6">
        <w:rPr>
          <w:i/>
          <w:iCs/>
          <w:lang w:eastAsia="en-US"/>
        </w:rPr>
        <w:t>Judy (Ericsson) provides r06</w:t>
      </w:r>
    </w:p>
    <w:p w14:paraId="72394EFE" w14:textId="77777777" w:rsidR="00581EC8" w:rsidRPr="00C445E6" w:rsidRDefault="00581EC8" w:rsidP="00581EC8">
      <w:pPr>
        <w:pStyle w:val="FP"/>
        <w:keepNext/>
        <w:rPr>
          <w:i/>
          <w:iCs/>
          <w:lang w:eastAsia="en-US"/>
        </w:rPr>
      </w:pPr>
      <w:r w:rsidRPr="00C445E6">
        <w:rPr>
          <w:i/>
          <w:iCs/>
          <w:lang w:eastAsia="en-US"/>
        </w:rPr>
        <w:t>Judy (Ericsson) provides r08</w:t>
      </w:r>
    </w:p>
    <w:p w14:paraId="1B9869B3" w14:textId="77777777" w:rsidR="00581EC8" w:rsidRPr="00C445E6" w:rsidRDefault="00581EC8" w:rsidP="00581EC8">
      <w:pPr>
        <w:pStyle w:val="FP"/>
        <w:keepNext/>
        <w:rPr>
          <w:i/>
          <w:iCs/>
          <w:lang w:eastAsia="en-US"/>
        </w:rPr>
      </w:pPr>
      <w:r w:rsidRPr="00C445E6">
        <w:rPr>
          <w:i/>
          <w:iCs/>
          <w:lang w:eastAsia="en-US"/>
        </w:rPr>
        <w:t>Sherry (Xiaomi) provides r09.</w:t>
      </w:r>
    </w:p>
    <w:p w14:paraId="411BC295" w14:textId="77777777" w:rsidR="00581EC8" w:rsidRPr="00C445E6" w:rsidRDefault="00581EC8" w:rsidP="00581EC8">
      <w:pPr>
        <w:pStyle w:val="FP"/>
        <w:keepNext/>
        <w:rPr>
          <w:i/>
          <w:iCs/>
          <w:lang w:eastAsia="en-US"/>
        </w:rPr>
      </w:pPr>
      <w:r w:rsidRPr="00C445E6">
        <w:rPr>
          <w:i/>
          <w:iCs/>
          <w:lang w:eastAsia="en-US"/>
        </w:rPr>
        <w:t>Antoine (Orange) comments.</w:t>
      </w:r>
    </w:p>
    <w:p w14:paraId="61049DB3" w14:textId="77777777" w:rsidR="00581EC8" w:rsidRPr="00C445E6" w:rsidRDefault="00581EC8" w:rsidP="00581EC8">
      <w:pPr>
        <w:pStyle w:val="FP"/>
        <w:keepNext/>
        <w:rPr>
          <w:i/>
          <w:iCs/>
          <w:lang w:eastAsia="en-US"/>
        </w:rPr>
      </w:pPr>
      <w:r w:rsidRPr="00C445E6">
        <w:rPr>
          <w:i/>
          <w:iCs/>
          <w:lang w:eastAsia="en-US"/>
        </w:rPr>
        <w:t>Judy (Ericsson) comments on r09.</w:t>
      </w:r>
    </w:p>
    <w:p w14:paraId="0922D87D" w14:textId="77777777" w:rsidR="00581EC8" w:rsidRPr="00C445E6" w:rsidRDefault="00581EC8" w:rsidP="00581EC8">
      <w:pPr>
        <w:pStyle w:val="FP"/>
        <w:keepNext/>
        <w:rPr>
          <w:i/>
          <w:iCs/>
          <w:lang w:eastAsia="en-US"/>
        </w:rPr>
      </w:pPr>
      <w:r w:rsidRPr="00C445E6">
        <w:rPr>
          <w:i/>
          <w:iCs/>
          <w:lang w:eastAsia="en-US"/>
        </w:rPr>
        <w:t>Steve (Huawei) comments on the note</w:t>
      </w:r>
    </w:p>
    <w:p w14:paraId="18D7DB93" w14:textId="77777777" w:rsidR="00581EC8" w:rsidRPr="00C445E6" w:rsidRDefault="00581EC8" w:rsidP="00581EC8">
      <w:pPr>
        <w:pStyle w:val="FP"/>
        <w:keepNext/>
        <w:rPr>
          <w:i/>
          <w:iCs/>
          <w:lang w:eastAsia="en-US"/>
        </w:rPr>
      </w:pPr>
      <w:r w:rsidRPr="00C445E6">
        <w:rPr>
          <w:i/>
          <w:iCs/>
          <w:lang w:eastAsia="en-US"/>
        </w:rPr>
        <w:t>Fei (OPPO) comments on r09</w:t>
      </w:r>
    </w:p>
    <w:p w14:paraId="2C0F57AB" w14:textId="77777777" w:rsidR="00581EC8" w:rsidRPr="00C445E6" w:rsidRDefault="00581EC8" w:rsidP="00581EC8">
      <w:pPr>
        <w:pStyle w:val="FP"/>
        <w:keepNext/>
        <w:rPr>
          <w:i/>
          <w:iCs/>
          <w:lang w:eastAsia="en-US"/>
        </w:rPr>
      </w:pPr>
      <w:r w:rsidRPr="00C445E6">
        <w:rPr>
          <w:i/>
          <w:iCs/>
          <w:lang w:eastAsia="en-US"/>
        </w:rPr>
        <w:t>Hannu (Nokia) proposes to agree r08 instead of r09.</w:t>
      </w:r>
    </w:p>
    <w:p w14:paraId="63A2F69D" w14:textId="77777777" w:rsidR="00581EC8" w:rsidRPr="00C445E6" w:rsidRDefault="00581EC8" w:rsidP="00581EC8">
      <w:pPr>
        <w:pStyle w:val="FP"/>
        <w:keepNext/>
        <w:rPr>
          <w:i/>
          <w:iCs/>
          <w:lang w:eastAsia="en-US"/>
        </w:rPr>
      </w:pPr>
      <w:r w:rsidRPr="00C445E6">
        <w:rPr>
          <w:i/>
          <w:iCs/>
          <w:lang w:eastAsia="en-US"/>
        </w:rPr>
        <w:t>Antoine (Orange) comments on r08.</w:t>
      </w:r>
    </w:p>
    <w:p w14:paraId="7DDBC76A" w14:textId="77777777" w:rsidR="00581EC8" w:rsidRPr="00C445E6" w:rsidRDefault="00581EC8" w:rsidP="00581EC8">
      <w:pPr>
        <w:pStyle w:val="FP"/>
        <w:keepNext/>
        <w:rPr>
          <w:i/>
          <w:iCs/>
          <w:lang w:eastAsia="en-US"/>
        </w:rPr>
      </w:pPr>
      <w:r w:rsidRPr="00C445E6">
        <w:rPr>
          <w:i/>
          <w:iCs/>
          <w:lang w:eastAsia="en-US"/>
        </w:rPr>
        <w:t>Judy (Ericsson) provides r10 based on r08 to address Antoine's comment on which entity decides CP or UP-based security procedure.</w:t>
      </w:r>
    </w:p>
    <w:p w14:paraId="737E1A4D" w14:textId="77777777" w:rsidR="00581EC8" w:rsidRPr="00C445E6" w:rsidRDefault="00581EC8" w:rsidP="00581EC8">
      <w:pPr>
        <w:pStyle w:val="FP"/>
        <w:keepNext/>
        <w:rPr>
          <w:i/>
          <w:iCs/>
          <w:lang w:eastAsia="en-US"/>
        </w:rPr>
      </w:pPr>
      <w:r w:rsidRPr="00C445E6">
        <w:rPr>
          <w:i/>
          <w:iCs/>
          <w:lang w:eastAsia="en-US"/>
        </w:rPr>
        <w:t>Steve (Huawei) no justification for the parameter</w:t>
      </w:r>
    </w:p>
    <w:p w14:paraId="47C3F249" w14:textId="77777777" w:rsidR="00581EC8" w:rsidRPr="00C445E6" w:rsidRDefault="00581EC8" w:rsidP="00581EC8">
      <w:pPr>
        <w:pStyle w:val="FP"/>
        <w:keepNext/>
        <w:rPr>
          <w:i/>
          <w:iCs/>
          <w:lang w:eastAsia="en-US"/>
        </w:rPr>
      </w:pPr>
      <w:r w:rsidRPr="00C445E6">
        <w:rPr>
          <w:i/>
          <w:iCs/>
          <w:lang w:eastAsia="en-US"/>
        </w:rPr>
        <w:t>==== 4.X, 5.X, 6.X, 7.X, 8.X Revisions Deadline ====</w:t>
      </w:r>
    </w:p>
    <w:p w14:paraId="4332AD2A" w14:textId="77777777" w:rsidR="00581EC8" w:rsidRPr="00C445E6" w:rsidRDefault="00581EC8" w:rsidP="00581EC8">
      <w:pPr>
        <w:pStyle w:val="FP"/>
        <w:keepNext/>
        <w:rPr>
          <w:i/>
          <w:iCs/>
          <w:lang w:eastAsia="en-US"/>
        </w:rPr>
      </w:pPr>
      <w:r w:rsidRPr="00C445E6">
        <w:rPr>
          <w:i/>
          <w:iCs/>
          <w:lang w:eastAsia="en-US"/>
        </w:rPr>
        <w:t>Sherry (Xiaomi) replies.</w:t>
      </w:r>
    </w:p>
    <w:p w14:paraId="0A2A0B83" w14:textId="77777777" w:rsidR="00581EC8" w:rsidRPr="00C445E6" w:rsidRDefault="00581EC8" w:rsidP="00581EC8">
      <w:pPr>
        <w:pStyle w:val="FP"/>
        <w:keepNext/>
        <w:rPr>
          <w:i/>
          <w:iCs/>
          <w:lang w:eastAsia="en-US"/>
        </w:rPr>
      </w:pPr>
      <w:r w:rsidRPr="00C445E6">
        <w:rPr>
          <w:i/>
          <w:iCs/>
          <w:lang w:eastAsia="en-US"/>
        </w:rPr>
        <w:t>Sherry (Xiaomi) replies to Judy.</w:t>
      </w:r>
    </w:p>
    <w:p w14:paraId="0A085F9C" w14:textId="77777777" w:rsidR="00581EC8" w:rsidRPr="00C445E6" w:rsidRDefault="00581EC8" w:rsidP="00581EC8">
      <w:pPr>
        <w:pStyle w:val="FP"/>
        <w:keepNext/>
        <w:rPr>
          <w:i/>
          <w:iCs/>
          <w:lang w:eastAsia="en-US"/>
        </w:rPr>
      </w:pPr>
      <w:r w:rsidRPr="00C445E6">
        <w:rPr>
          <w:i/>
          <w:iCs/>
          <w:lang w:eastAsia="en-US"/>
        </w:rPr>
        <w:t>Sherry (Xiaomi) replies to Steve.</w:t>
      </w:r>
    </w:p>
    <w:p w14:paraId="7E488DEE" w14:textId="77777777" w:rsidR="00581EC8" w:rsidRPr="00C445E6" w:rsidRDefault="00581EC8" w:rsidP="00581EC8">
      <w:pPr>
        <w:pStyle w:val="FP"/>
        <w:keepNext/>
        <w:rPr>
          <w:i/>
          <w:iCs/>
          <w:lang w:eastAsia="en-US"/>
        </w:rPr>
      </w:pPr>
      <w:r w:rsidRPr="00C445E6">
        <w:rPr>
          <w:i/>
          <w:iCs/>
          <w:lang w:eastAsia="en-US"/>
        </w:rPr>
        <w:t>Sherry (Xiaomi) replies to Fei.</w:t>
      </w:r>
    </w:p>
    <w:p w14:paraId="4079CE62" w14:textId="77777777" w:rsidR="00581EC8" w:rsidRPr="00C445E6" w:rsidRDefault="00581EC8" w:rsidP="00581EC8">
      <w:pPr>
        <w:pStyle w:val="FP"/>
        <w:keepNext/>
        <w:rPr>
          <w:i/>
          <w:iCs/>
          <w:lang w:eastAsia="en-US"/>
        </w:rPr>
      </w:pPr>
      <w:r w:rsidRPr="00C445E6">
        <w:rPr>
          <w:i/>
          <w:iCs/>
          <w:lang w:eastAsia="en-US"/>
        </w:rPr>
        <w:t>Sherry (Xiaomi) comments.</w:t>
      </w:r>
    </w:p>
    <w:p w14:paraId="1BEF673C" w14:textId="77777777" w:rsidR="00581EC8" w:rsidRPr="00C445E6" w:rsidRDefault="00581EC8" w:rsidP="00581EC8">
      <w:pPr>
        <w:pStyle w:val="FP"/>
        <w:keepNext/>
        <w:rPr>
          <w:i/>
          <w:iCs/>
          <w:lang w:eastAsia="en-US"/>
        </w:rPr>
      </w:pPr>
      <w:r w:rsidRPr="00C445E6">
        <w:rPr>
          <w:i/>
          <w:iCs/>
          <w:lang w:eastAsia="en-US"/>
        </w:rPr>
        <w:t>Sherry (Xiaomi) comments on r10.</w:t>
      </w:r>
    </w:p>
    <w:p w14:paraId="4A583646" w14:textId="77777777" w:rsidR="00581EC8" w:rsidRPr="00C445E6" w:rsidRDefault="00581EC8" w:rsidP="00581EC8">
      <w:pPr>
        <w:pStyle w:val="FP"/>
        <w:keepNext/>
        <w:rPr>
          <w:i/>
          <w:iCs/>
          <w:lang w:eastAsia="en-US"/>
        </w:rPr>
      </w:pPr>
      <w:r w:rsidRPr="00C445E6">
        <w:rPr>
          <w:i/>
          <w:iCs/>
          <w:lang w:eastAsia="en-US"/>
        </w:rPr>
        <w:t>Tao(VC) let's check whether r08 agreeable or not</w:t>
      </w:r>
    </w:p>
    <w:p w14:paraId="3526EE3A" w14:textId="77777777" w:rsidR="00581EC8" w:rsidRPr="00C445E6" w:rsidRDefault="00581EC8" w:rsidP="00581EC8">
      <w:pPr>
        <w:pStyle w:val="FP"/>
        <w:keepNext/>
        <w:rPr>
          <w:i/>
          <w:iCs/>
          <w:lang w:eastAsia="en-US"/>
        </w:rPr>
      </w:pPr>
      <w:r w:rsidRPr="00C445E6">
        <w:rPr>
          <w:i/>
          <w:iCs/>
          <w:lang w:eastAsia="en-US"/>
        </w:rPr>
        <w:t>Fei (OPPO) responds to Judy</w:t>
      </w:r>
    </w:p>
    <w:p w14:paraId="318DF5E5" w14:textId="77777777" w:rsidR="00581EC8" w:rsidRPr="00C445E6" w:rsidRDefault="00581EC8" w:rsidP="00581EC8">
      <w:pPr>
        <w:pStyle w:val="FP"/>
        <w:keepNext/>
        <w:rPr>
          <w:i/>
          <w:iCs/>
          <w:lang w:eastAsia="en-US"/>
        </w:rPr>
      </w:pPr>
      <w:r w:rsidRPr="00C445E6">
        <w:rPr>
          <w:i/>
          <w:iCs/>
          <w:lang w:eastAsia="en-US"/>
        </w:rPr>
        <w:t>Judy (Ericsson): Fei (OPPO), please clarify how to address the question without the network preference parameter</w:t>
      </w:r>
    </w:p>
    <w:p w14:paraId="2E1F2F54" w14:textId="77777777" w:rsidR="00581EC8" w:rsidRPr="00C445E6" w:rsidRDefault="00581EC8" w:rsidP="00581EC8">
      <w:pPr>
        <w:pStyle w:val="FP"/>
        <w:keepNext/>
        <w:rPr>
          <w:i/>
          <w:iCs/>
          <w:lang w:eastAsia="en-US"/>
        </w:rPr>
      </w:pPr>
      <w:r w:rsidRPr="00C445E6">
        <w:rPr>
          <w:i/>
          <w:iCs/>
          <w:lang w:eastAsia="en-US"/>
        </w:rPr>
        <w:t>Fei (OPPO) comments on r10 and can not accept r10.</w:t>
      </w:r>
    </w:p>
    <w:p w14:paraId="7D677AE2" w14:textId="77777777" w:rsidR="00581EC8" w:rsidRPr="00C445E6" w:rsidRDefault="00581EC8" w:rsidP="00581EC8">
      <w:pPr>
        <w:pStyle w:val="FP"/>
        <w:keepNext/>
        <w:rPr>
          <w:i/>
          <w:iCs/>
          <w:lang w:eastAsia="en-US"/>
        </w:rPr>
      </w:pPr>
      <w:r w:rsidRPr="00C445E6">
        <w:rPr>
          <w:i/>
          <w:iCs/>
          <w:lang w:eastAsia="en-US"/>
        </w:rPr>
        <w:t>Fei (OPPO) replies to Sherry.</w:t>
      </w:r>
    </w:p>
    <w:p w14:paraId="05E23A59" w14:textId="77777777" w:rsidR="00581EC8" w:rsidRPr="00C445E6" w:rsidRDefault="00581EC8" w:rsidP="00581EC8">
      <w:pPr>
        <w:pStyle w:val="FP"/>
        <w:keepNext/>
        <w:rPr>
          <w:i/>
          <w:iCs/>
          <w:lang w:eastAsia="en-US"/>
        </w:rPr>
      </w:pPr>
      <w:r w:rsidRPr="00C445E6">
        <w:rPr>
          <w:i/>
          <w:iCs/>
          <w:lang w:eastAsia="en-US"/>
        </w:rPr>
        <w:t>Steve (Huawei) objects to original, r01, r02, r03, r04, r05, r06, r09, r10. Can live with r07, r08.</w:t>
      </w:r>
    </w:p>
    <w:p w14:paraId="52E520C1" w14:textId="77777777" w:rsidR="00581EC8" w:rsidRPr="00C445E6" w:rsidRDefault="00581EC8" w:rsidP="00581EC8">
      <w:pPr>
        <w:pStyle w:val="FP"/>
        <w:keepNext/>
        <w:rPr>
          <w:i/>
          <w:iCs/>
          <w:lang w:eastAsia="en-US"/>
        </w:rPr>
      </w:pPr>
      <w:r w:rsidRPr="00C445E6">
        <w:rPr>
          <w:i/>
          <w:iCs/>
          <w:lang w:eastAsia="en-US"/>
        </w:rPr>
        <w:t>Sherry (Xiaomi) objects to all revisions and r00.</w:t>
      </w:r>
    </w:p>
    <w:p w14:paraId="3B265D56" w14:textId="77777777" w:rsidR="00581EC8" w:rsidRPr="00C445E6" w:rsidRDefault="00581EC8" w:rsidP="00581EC8">
      <w:pPr>
        <w:pStyle w:val="FP"/>
        <w:keepNext/>
        <w:rPr>
          <w:i/>
          <w:iCs/>
          <w:lang w:eastAsia="en-US"/>
        </w:rPr>
      </w:pPr>
      <w:r w:rsidRPr="00C445E6">
        <w:rPr>
          <w:i/>
          <w:iCs/>
          <w:lang w:eastAsia="en-US"/>
        </w:rPr>
        <w:t>Fei (OPPO) comments that this is r08+ based on r08 and the changes in clause 5.1.4.3.2 are taken out from r08.</w:t>
      </w:r>
    </w:p>
    <w:p w14:paraId="49D7822F" w14:textId="77777777" w:rsidR="00581EC8" w:rsidRPr="00C445E6" w:rsidRDefault="00581EC8" w:rsidP="00581EC8">
      <w:pPr>
        <w:pStyle w:val="FP"/>
        <w:keepNext/>
        <w:rPr>
          <w:i/>
          <w:iCs/>
          <w:lang w:eastAsia="en-US"/>
        </w:rPr>
      </w:pPr>
      <w:r w:rsidRPr="00C445E6">
        <w:rPr>
          <w:i/>
          <w:iCs/>
          <w:lang w:eastAsia="en-US"/>
        </w:rPr>
        <w:t>Steve (Huawei) The numbering here is very confusing - we already have an r09 and this adds 'post DL-r09' with the same zip name. Give it a non-clashing number at least.</w:t>
      </w:r>
    </w:p>
    <w:p w14:paraId="6BAA2C06" w14:textId="77777777" w:rsidR="00581EC8" w:rsidRPr="00C445E6" w:rsidRDefault="00581EC8" w:rsidP="00581EC8">
      <w:pPr>
        <w:pStyle w:val="FP"/>
        <w:keepNext/>
        <w:rPr>
          <w:i/>
          <w:iCs/>
          <w:lang w:eastAsia="en-US"/>
        </w:rPr>
      </w:pPr>
      <w:r w:rsidRPr="00C445E6">
        <w:rPr>
          <w:i/>
          <w:iCs/>
          <w:lang w:eastAsia="en-US"/>
        </w:rPr>
        <w:t>Judy (Ericsson) comments that the NOTE Sherry is objecting to is not in the scope of r07/r08. A post DL-r09 based on r08 is provided in draft folder for CC#3 check.</w:t>
      </w:r>
    </w:p>
    <w:p w14:paraId="7A67D20B" w14:textId="77777777" w:rsidR="00581EC8" w:rsidRPr="00C445E6" w:rsidRDefault="00581EC8" w:rsidP="00581EC8">
      <w:pPr>
        <w:pStyle w:val="FP"/>
        <w:keepNext/>
        <w:rPr>
          <w:i/>
          <w:iCs/>
          <w:lang w:eastAsia="en-US"/>
        </w:rPr>
      </w:pPr>
      <w:r w:rsidRPr="00C445E6">
        <w:rPr>
          <w:i/>
          <w:iCs/>
          <w:lang w:eastAsia="en-US"/>
        </w:rPr>
        <w:t>Judy (Ericsson) corrects: r11_postDL = r08 + removes change in clause 5.1.4.3.1</w:t>
      </w:r>
    </w:p>
    <w:p w14:paraId="7BF1F78A" w14:textId="77777777" w:rsidR="00581EC8" w:rsidRPr="00C445E6" w:rsidRDefault="00581EC8" w:rsidP="00581EC8">
      <w:pPr>
        <w:pStyle w:val="FP"/>
        <w:keepNext/>
        <w:rPr>
          <w:i/>
          <w:iCs/>
          <w:lang w:eastAsia="en-US"/>
        </w:rPr>
      </w:pPr>
      <w:r w:rsidRPr="00C445E6">
        <w:rPr>
          <w:i/>
          <w:iCs/>
          <w:lang w:eastAsia="en-US"/>
        </w:rPr>
        <w:t>Hannu (Nokia) asks whether we should postpone this document?</w:t>
      </w:r>
    </w:p>
    <w:p w14:paraId="0CB2599B" w14:textId="77777777" w:rsidR="00581EC8" w:rsidRPr="00C445E6" w:rsidRDefault="00581EC8" w:rsidP="00581EC8">
      <w:pPr>
        <w:pStyle w:val="FP"/>
        <w:keepNext/>
        <w:rPr>
          <w:i/>
          <w:iCs/>
          <w:lang w:eastAsia="en-US"/>
        </w:rPr>
      </w:pPr>
      <w:r w:rsidRPr="00C445E6">
        <w:rPr>
          <w:i/>
          <w:iCs/>
          <w:lang w:eastAsia="en-US"/>
        </w:rPr>
        <w:t>Judy (Ericsson) propose to proceed with r11_post DL as it is essential to correct the fault that RSC w/o CPSI is ruled out.</w:t>
      </w:r>
    </w:p>
    <w:p w14:paraId="31243526" w14:textId="77777777" w:rsidR="00581EC8" w:rsidRPr="00C445E6" w:rsidRDefault="00581EC8" w:rsidP="00581EC8">
      <w:pPr>
        <w:pStyle w:val="FP"/>
        <w:keepNext/>
        <w:rPr>
          <w:i/>
          <w:iCs/>
          <w:lang w:eastAsia="en-US"/>
        </w:rPr>
      </w:pPr>
      <w:r w:rsidRPr="00C445E6">
        <w:rPr>
          <w:i/>
          <w:iCs/>
          <w:lang w:eastAsia="en-US"/>
        </w:rPr>
        <w:t>==== 4.X, 5.X, 6.X, 7.X, 8.X Final Deadline ====</w:t>
      </w:r>
    </w:p>
    <w:p w14:paraId="5517C23A" w14:textId="77777777" w:rsidR="00581EC8" w:rsidRPr="00C445E6" w:rsidRDefault="00581EC8" w:rsidP="00581EC8">
      <w:pPr>
        <w:pStyle w:val="FP"/>
        <w:keepNext/>
        <w:rPr>
          <w:i/>
          <w:iCs/>
          <w:lang w:eastAsia="en-US"/>
        </w:rPr>
      </w:pPr>
      <w:r w:rsidRPr="00C445E6">
        <w:rPr>
          <w:i/>
          <w:iCs/>
          <w:lang w:eastAsia="en-US"/>
        </w:rPr>
        <w:t>Steve (Huawei) For the CR not to be noted, I guess we are going to CC#3. Maybe some other parts are not right as well,</w:t>
      </w:r>
    </w:p>
    <w:p w14:paraId="0B831998" w14:textId="77777777" w:rsidR="00581EC8" w:rsidRPr="00C445E6" w:rsidRDefault="00581EC8" w:rsidP="00581EC8">
      <w:pPr>
        <w:pStyle w:val="FP"/>
        <w:keepNext/>
        <w:rPr>
          <w:i/>
          <w:iCs/>
          <w:lang w:eastAsia="en-US"/>
        </w:rPr>
      </w:pPr>
    </w:p>
    <w:p w14:paraId="3F798C9F" w14:textId="77777777" w:rsidR="00581EC8" w:rsidRPr="00C445E6" w:rsidRDefault="00581EC8" w:rsidP="00581EC8">
      <w:pPr>
        <w:keepNext/>
        <w:rPr>
          <w:b/>
          <w:bCs/>
          <w:lang w:eastAsia="en-US"/>
        </w:rPr>
      </w:pPr>
      <w:r w:rsidRPr="00C445E6">
        <w:rPr>
          <w:b/>
          <w:bCs/>
          <w:lang w:eastAsia="en-US"/>
        </w:rPr>
        <w:t>Discussion and conclusion:</w:t>
      </w:r>
    </w:p>
    <w:p w14:paraId="351496A4" w14:textId="5A28F60C" w:rsidR="00581EC8" w:rsidRPr="00F42CE0" w:rsidRDefault="00581EC8" w:rsidP="00581EC8">
      <w:r>
        <w:rPr>
          <w:lang w:eastAsia="en-US"/>
        </w:rPr>
        <w:t xml:space="preserve">Ericsson proposed r08. This was agreed and revised to </w:t>
      </w:r>
      <w:r w:rsidRPr="00F42CE0">
        <w:rPr>
          <w:color w:val="0000FF"/>
          <w:lang w:eastAsia="en-US"/>
        </w:rPr>
        <w:t>S2-220</w:t>
      </w:r>
      <w:r w:rsidR="00F42CE0" w:rsidRPr="00F42CE0">
        <w:rPr>
          <w:color w:val="0000FF"/>
          <w:lang w:eastAsia="en-US"/>
        </w:rPr>
        <w:t>7690</w:t>
      </w:r>
      <w:r w:rsidR="00F42CE0">
        <w:rPr>
          <w:lang w:eastAsia="en-US"/>
        </w:rPr>
        <w:t xml:space="preserve">, which was </w:t>
      </w:r>
      <w:r w:rsidR="00F42CE0" w:rsidRPr="00F42CE0">
        <w:rPr>
          <w:color w:val="FF0000"/>
          <w:lang w:eastAsia="en-US"/>
        </w:rPr>
        <w:t>approved</w:t>
      </w:r>
      <w:r w:rsidR="00F42CE0">
        <w:t>.</w:t>
      </w:r>
    </w:p>
    <w:p w14:paraId="71E3D41D" w14:textId="77777777" w:rsidR="00581EC8" w:rsidRDefault="00581EC8" w:rsidP="00581EC8">
      <w:pPr>
        <w:rPr>
          <w:lang w:eastAsia="en-US"/>
        </w:rPr>
      </w:pPr>
    </w:p>
    <w:p w14:paraId="2285ED32" w14:textId="77777777" w:rsidR="00F42CE0" w:rsidRDefault="00F42CE0" w:rsidP="00F42CE0">
      <w:pPr>
        <w:keepNext/>
        <w:pBdr>
          <w:top w:val="single" w:sz="4" w:space="1" w:color="auto"/>
        </w:pBdr>
        <w:rPr>
          <w:lang w:eastAsia="en-US"/>
        </w:rPr>
      </w:pPr>
      <w:r w:rsidRPr="00C445E6">
        <w:rPr>
          <w:color w:val="0000FF"/>
          <w:lang w:eastAsia="en-US"/>
        </w:rPr>
        <w:t>S2-2205758</w:t>
      </w:r>
      <w:r>
        <w:rPr>
          <w:lang w:eastAsia="en-US"/>
        </w:rPr>
        <w:t xml:space="preserve"> (LS OUT) [DRAFT] Reply LS on parameters preconfigured in the UE to receive MBS service (Source: Qualcomm)</w:t>
      </w:r>
    </w:p>
    <w:p w14:paraId="06E94FBC" w14:textId="77777777" w:rsidR="00F42CE0" w:rsidRPr="00BD2BF5" w:rsidRDefault="00F42CE0" w:rsidP="00F42CE0">
      <w:pPr>
        <w:pStyle w:val="FP"/>
        <w:keepNext/>
        <w:rPr>
          <w:b/>
          <w:bCs/>
          <w:i/>
          <w:iCs/>
          <w:lang w:eastAsia="en-US"/>
        </w:rPr>
      </w:pPr>
      <w:r w:rsidRPr="00BD2BF5">
        <w:rPr>
          <w:b/>
          <w:bCs/>
          <w:i/>
          <w:iCs/>
          <w:lang w:eastAsia="en-US"/>
        </w:rPr>
        <w:t>e-mail comments:</w:t>
      </w:r>
    </w:p>
    <w:p w14:paraId="3FA484F3" w14:textId="77777777" w:rsidR="00F42CE0" w:rsidRPr="00C445E6" w:rsidRDefault="00F42CE0" w:rsidP="00F42CE0">
      <w:pPr>
        <w:pStyle w:val="FP"/>
        <w:keepNext/>
        <w:rPr>
          <w:i/>
          <w:iCs/>
          <w:lang w:eastAsia="en-US"/>
        </w:rPr>
      </w:pPr>
      <w:r w:rsidRPr="00C445E6">
        <w:rPr>
          <w:i/>
          <w:iCs/>
          <w:lang w:eastAsia="en-US"/>
        </w:rPr>
        <w:t>Thomas (Nokia) provides r01</w:t>
      </w:r>
    </w:p>
    <w:p w14:paraId="258D2F77" w14:textId="77777777" w:rsidR="00F42CE0" w:rsidRPr="00C445E6" w:rsidRDefault="00F42CE0" w:rsidP="00F42CE0">
      <w:pPr>
        <w:pStyle w:val="FP"/>
        <w:keepNext/>
        <w:rPr>
          <w:i/>
          <w:iCs/>
          <w:lang w:eastAsia="en-US"/>
        </w:rPr>
      </w:pPr>
      <w:r w:rsidRPr="00C445E6">
        <w:rPr>
          <w:i/>
          <w:iCs/>
          <w:lang w:eastAsia="en-US"/>
        </w:rPr>
        <w:t>Haris(Qualcomm) indicates the problem and objects to r01</w:t>
      </w:r>
    </w:p>
    <w:p w14:paraId="3462A779" w14:textId="77777777" w:rsidR="00F42CE0" w:rsidRPr="00C445E6" w:rsidRDefault="00F42CE0" w:rsidP="00F42CE0">
      <w:pPr>
        <w:pStyle w:val="FP"/>
        <w:keepNext/>
        <w:rPr>
          <w:i/>
          <w:iCs/>
          <w:lang w:eastAsia="en-US"/>
        </w:rPr>
      </w:pPr>
      <w:r w:rsidRPr="00C445E6">
        <w:rPr>
          <w:i/>
          <w:iCs/>
          <w:lang w:eastAsia="en-US"/>
        </w:rPr>
        <w:t>Shabnam (Ericsson) added the title of the document to the email. I believe what we are discussing is related to Q2, and that leads to addressing the use as well as parameters that are required from stage 2.</w:t>
      </w:r>
    </w:p>
    <w:p w14:paraId="47BF8C1F" w14:textId="77777777" w:rsidR="00F42CE0" w:rsidRPr="00C445E6" w:rsidRDefault="00F42CE0" w:rsidP="00F42CE0">
      <w:pPr>
        <w:pStyle w:val="FP"/>
        <w:keepNext/>
        <w:rPr>
          <w:i/>
          <w:iCs/>
          <w:lang w:eastAsia="en-US"/>
        </w:rPr>
      </w:pPr>
      <w:r w:rsidRPr="00C445E6">
        <w:rPr>
          <w:i/>
          <w:iCs/>
          <w:lang w:eastAsia="en-US"/>
        </w:rPr>
        <w:t>Haris(Qualcomm) responds</w:t>
      </w:r>
    </w:p>
    <w:p w14:paraId="1A6F5FD3" w14:textId="77777777" w:rsidR="00F42CE0" w:rsidRPr="00C445E6" w:rsidRDefault="00F42CE0" w:rsidP="00F42CE0">
      <w:pPr>
        <w:pStyle w:val="FP"/>
        <w:keepNext/>
        <w:rPr>
          <w:i/>
          <w:iCs/>
          <w:lang w:eastAsia="en-US"/>
        </w:rPr>
      </w:pPr>
      <w:r w:rsidRPr="00C445E6">
        <w:rPr>
          <w:i/>
          <w:iCs/>
          <w:lang w:eastAsia="en-US"/>
        </w:rPr>
        <w:t>Thomas(Nokia) replies to Haris(Qualcomm)</w:t>
      </w:r>
    </w:p>
    <w:p w14:paraId="3DBBDDF8" w14:textId="77777777" w:rsidR="00F42CE0" w:rsidRPr="00C445E6" w:rsidRDefault="00F42CE0" w:rsidP="00F42CE0">
      <w:pPr>
        <w:pStyle w:val="FP"/>
        <w:keepNext/>
        <w:rPr>
          <w:i/>
          <w:iCs/>
          <w:lang w:eastAsia="en-US"/>
        </w:rPr>
      </w:pPr>
      <w:r w:rsidRPr="00C445E6">
        <w:rPr>
          <w:i/>
          <w:iCs/>
          <w:lang w:eastAsia="en-US"/>
        </w:rPr>
        <w:t>Thomas(Nokia) replies to Haris(Qualcomm) and objects to r00</w:t>
      </w:r>
    </w:p>
    <w:p w14:paraId="6B3F5566" w14:textId="77777777" w:rsidR="00F42CE0" w:rsidRPr="00C445E6" w:rsidRDefault="00F42CE0" w:rsidP="00F42CE0">
      <w:pPr>
        <w:pStyle w:val="FP"/>
        <w:keepNext/>
        <w:rPr>
          <w:i/>
          <w:iCs/>
          <w:lang w:eastAsia="en-US"/>
        </w:rPr>
      </w:pPr>
      <w:r w:rsidRPr="00C445E6">
        <w:rPr>
          <w:i/>
          <w:iCs/>
          <w:lang w:eastAsia="en-US"/>
        </w:rPr>
        <w:t>Asks Haris to reconsider objection against r01 or provide improved text</w:t>
      </w:r>
    </w:p>
    <w:p w14:paraId="77BC0FE1" w14:textId="77777777" w:rsidR="00F42CE0" w:rsidRPr="00C445E6" w:rsidRDefault="00F42CE0" w:rsidP="00F42CE0">
      <w:pPr>
        <w:pStyle w:val="FP"/>
        <w:keepNext/>
        <w:rPr>
          <w:i/>
          <w:iCs/>
          <w:lang w:eastAsia="en-US"/>
        </w:rPr>
      </w:pPr>
      <w:r w:rsidRPr="00C445E6">
        <w:rPr>
          <w:i/>
          <w:iCs/>
          <w:lang w:eastAsia="en-US"/>
        </w:rPr>
        <w:t>LiMeng (Huawei) comments and object to the LS.</w:t>
      </w:r>
    </w:p>
    <w:p w14:paraId="04BA2540" w14:textId="77777777" w:rsidR="00F42CE0" w:rsidRPr="00C445E6" w:rsidRDefault="00F42CE0" w:rsidP="00F42CE0">
      <w:pPr>
        <w:pStyle w:val="FP"/>
        <w:keepNext/>
        <w:rPr>
          <w:i/>
          <w:iCs/>
          <w:lang w:eastAsia="en-US"/>
        </w:rPr>
      </w:pPr>
      <w:r w:rsidRPr="00C445E6">
        <w:rPr>
          <w:i/>
          <w:iCs/>
          <w:lang w:eastAsia="en-US"/>
        </w:rPr>
        <w:t>==== 4.X, 5.X, 6.X, 7.X, 8.X Revisions Deadline ====</w:t>
      </w:r>
    </w:p>
    <w:p w14:paraId="7433BB20" w14:textId="77777777" w:rsidR="00F42CE0" w:rsidRPr="00C445E6" w:rsidRDefault="00F42CE0" w:rsidP="00F42CE0">
      <w:pPr>
        <w:pStyle w:val="FP"/>
        <w:keepNext/>
        <w:rPr>
          <w:i/>
          <w:iCs/>
          <w:lang w:eastAsia="en-US"/>
        </w:rPr>
      </w:pPr>
      <w:r w:rsidRPr="00C445E6">
        <w:rPr>
          <w:i/>
          <w:iCs/>
          <w:lang w:eastAsia="en-US"/>
        </w:rPr>
        <w:t>==== 4.X, 5.X, 6.X, 7.X, 8.X Final Deadline ====</w:t>
      </w:r>
    </w:p>
    <w:p w14:paraId="7F9EA146" w14:textId="77777777" w:rsidR="00F42CE0" w:rsidRPr="00C445E6" w:rsidRDefault="00F42CE0" w:rsidP="00F42CE0">
      <w:pPr>
        <w:pStyle w:val="FP"/>
        <w:keepNext/>
        <w:rPr>
          <w:i/>
          <w:iCs/>
          <w:lang w:eastAsia="en-US"/>
        </w:rPr>
      </w:pPr>
    </w:p>
    <w:p w14:paraId="039DF4F1" w14:textId="77777777" w:rsidR="00F42CE0" w:rsidRPr="00C445E6" w:rsidRDefault="00F42CE0" w:rsidP="00F42CE0">
      <w:pPr>
        <w:keepNext/>
        <w:rPr>
          <w:b/>
          <w:bCs/>
          <w:lang w:eastAsia="en-US"/>
        </w:rPr>
      </w:pPr>
      <w:r w:rsidRPr="00C445E6">
        <w:rPr>
          <w:b/>
          <w:bCs/>
          <w:lang w:eastAsia="en-US"/>
        </w:rPr>
        <w:t>Discussion and conclusion:</w:t>
      </w:r>
    </w:p>
    <w:p w14:paraId="5DCA746D" w14:textId="6523E8E0" w:rsidR="00F42CE0" w:rsidRDefault="00F42CE0" w:rsidP="00F42CE0">
      <w:pPr>
        <w:rPr>
          <w:lang w:eastAsia="en-US"/>
        </w:rPr>
      </w:pPr>
      <w:r>
        <w:rPr>
          <w:lang w:eastAsia="en-US"/>
        </w:rPr>
        <w:t xml:space="preserve">A show of hands proposal was provided in the CC#3 folder: </w:t>
      </w:r>
      <w:r w:rsidRPr="00F42CE0">
        <w:rPr>
          <w:b/>
          <w:bCs/>
          <w:lang w:eastAsia="en-US"/>
        </w:rPr>
        <w:t>Way forward of 5MBS_CC#3.pptx</w:t>
      </w:r>
      <w:r>
        <w:rPr>
          <w:lang w:eastAsia="en-US"/>
        </w:rPr>
        <w:t xml:space="preserve"> </w:t>
      </w:r>
      <w:hyperlink r:id="rId10" w:history="1">
        <w:r w:rsidRPr="00BB1517">
          <w:rPr>
            <w:rStyle w:val="Hyperlink"/>
            <w:lang w:eastAsia="en-US"/>
          </w:rPr>
          <w:t>https://www.3gpp.org/ftp/tsg_sa/WG2_Arch/TSGS2_152E_Electronic_2022-08/INBOX/CCs/CC%233_2022-08-23_1230-1530_UTC/Way%20forward%20of%205MBS_CC%233.pptx</w:t>
        </w:r>
      </w:hyperlink>
    </w:p>
    <w:p w14:paraId="71AF1775" w14:textId="64248171" w:rsidR="00F42CE0" w:rsidRPr="00F42CE0" w:rsidRDefault="00F42CE0" w:rsidP="00F42CE0">
      <w:pPr>
        <w:pStyle w:val="FP"/>
        <w:rPr>
          <w:b/>
          <w:bCs/>
          <w:lang w:eastAsia="en-US"/>
        </w:rPr>
      </w:pPr>
      <w:r w:rsidRPr="00F42CE0">
        <w:rPr>
          <w:b/>
          <w:bCs/>
          <w:lang w:eastAsia="en-US"/>
        </w:rPr>
        <w:t>UE pre-configuration</w:t>
      </w:r>
    </w:p>
    <w:p w14:paraId="1864B81E" w14:textId="5BEA7876" w:rsidR="00F42CE0" w:rsidRDefault="00F42CE0" w:rsidP="00F42CE0">
      <w:pPr>
        <w:pStyle w:val="B1"/>
      </w:pPr>
      <w:r>
        <w:t>-</w:t>
      </w:r>
      <w:r>
        <w:tab/>
        <w:t>Alt#1: For receiving broadcast, UE does not need to register to the PLMN.</w:t>
      </w:r>
    </w:p>
    <w:p w14:paraId="4BE051F2" w14:textId="4B9E0BBC" w:rsidR="00F42CE0" w:rsidRDefault="00F42CE0" w:rsidP="00F42CE0">
      <w:pPr>
        <w:pStyle w:val="B1"/>
      </w:pPr>
      <w:r>
        <w:t>-</w:t>
      </w:r>
      <w:r>
        <w:tab/>
        <w:t>Huawei et al.: S2-2206088r00 (LS), and S2-2206089r00 (CR).</w:t>
      </w:r>
    </w:p>
    <w:p w14:paraId="679FF8BA" w14:textId="5394100E" w:rsidR="00F42CE0" w:rsidRDefault="00F42CE0" w:rsidP="00F42CE0">
      <w:pPr>
        <w:pStyle w:val="B1"/>
      </w:pPr>
      <w:r>
        <w:t>-</w:t>
      </w:r>
      <w:r>
        <w:tab/>
        <w:t>Alt#2: For receiving broadcast, UE has to register to the PLMN.</w:t>
      </w:r>
    </w:p>
    <w:p w14:paraId="20EB4EDA" w14:textId="0A04A875" w:rsidR="00F42CE0" w:rsidRDefault="00F42CE0" w:rsidP="00F42CE0">
      <w:pPr>
        <w:pStyle w:val="B1"/>
      </w:pPr>
      <w:r>
        <w:t>-</w:t>
      </w:r>
      <w:r>
        <w:tab/>
        <w:t>Qualcomm et al.: S2-2205758r00 (LS), and S2-2205757r00 (CR).</w:t>
      </w:r>
    </w:p>
    <w:p w14:paraId="729D856E" w14:textId="77777777" w:rsidR="00F42CE0" w:rsidRPr="00F42CE0" w:rsidRDefault="00F42CE0" w:rsidP="00F42CE0">
      <w:pPr>
        <w:pStyle w:val="FP"/>
        <w:rPr>
          <w:b/>
          <w:bCs/>
          <w:lang w:eastAsia="en-US"/>
        </w:rPr>
      </w:pPr>
      <w:r w:rsidRPr="00F42CE0">
        <w:rPr>
          <w:b/>
          <w:bCs/>
          <w:lang w:eastAsia="en-US"/>
        </w:rPr>
        <w:t>It is proposed to have a SoH in CC#3:</w:t>
      </w:r>
    </w:p>
    <w:p w14:paraId="554CA141" w14:textId="77777777" w:rsidR="00F42CE0" w:rsidRDefault="00F42CE0" w:rsidP="00F42CE0">
      <w:pPr>
        <w:pStyle w:val="FP"/>
        <w:rPr>
          <w:lang w:eastAsia="en-US"/>
        </w:rPr>
      </w:pPr>
      <w:r>
        <w:rPr>
          <w:lang w:eastAsia="en-US"/>
        </w:rPr>
        <w:t>Q1: Can Alt#1, i.e., S2-2206088r00 (LS), and S2-2206089r00 (CR), be agreed?</w:t>
      </w:r>
    </w:p>
    <w:p w14:paraId="6E0468B4" w14:textId="6E08BEAC" w:rsidR="00F42CE0" w:rsidRDefault="00F42CE0" w:rsidP="00F42CE0">
      <w:pPr>
        <w:pStyle w:val="FP"/>
        <w:rPr>
          <w:lang w:eastAsia="en-US"/>
        </w:rPr>
      </w:pPr>
      <w:r>
        <w:rPr>
          <w:lang w:eastAsia="en-US"/>
        </w:rPr>
        <w:t>Q2: Can Alt#2, i.e., S2-2205758r00 (LS), and S2-2205757r00 (CR), be agreed?</w:t>
      </w:r>
    </w:p>
    <w:p w14:paraId="6087B0E3" w14:textId="77777777" w:rsidR="00F42CE0" w:rsidRDefault="00F42CE0" w:rsidP="00F42CE0">
      <w:pPr>
        <w:pStyle w:val="FP"/>
        <w:rPr>
          <w:lang w:eastAsia="en-US"/>
        </w:rPr>
      </w:pPr>
    </w:p>
    <w:p w14:paraId="3AE16040" w14:textId="2BD719A2" w:rsidR="00F42CE0" w:rsidRDefault="00161545" w:rsidP="00F42CE0">
      <w:pPr>
        <w:rPr>
          <w:lang w:eastAsia="en-US"/>
        </w:rPr>
      </w:pPr>
      <w:r>
        <w:rPr>
          <w:lang w:eastAsia="en-US"/>
        </w:rPr>
        <w:t xml:space="preserve">Nokia suggested using revisions of the CRs for the show of hands in order to take into account clarifications made. </w:t>
      </w:r>
      <w:r w:rsidR="00551F6A">
        <w:rPr>
          <w:lang w:eastAsia="en-US"/>
        </w:rPr>
        <w:t>e.g.:</w:t>
      </w:r>
    </w:p>
    <w:p w14:paraId="05B1C3E4" w14:textId="4C2A2D3C" w:rsidR="00161545" w:rsidRDefault="00161545" w:rsidP="00161545">
      <w:pPr>
        <w:rPr>
          <w:lang w:eastAsia="en-US"/>
        </w:rPr>
      </w:pPr>
      <w:r w:rsidRPr="00161545">
        <w:rPr>
          <w:b/>
          <w:bCs/>
          <w:lang w:eastAsia="en-US"/>
        </w:rPr>
        <w:t>Q3:</w:t>
      </w:r>
      <w:r>
        <w:rPr>
          <w:lang w:eastAsia="en-US"/>
        </w:rPr>
        <w:tab/>
        <w:t>Can Alt#3, S2-2205757r02 (CR), be agreed?</w:t>
      </w:r>
    </w:p>
    <w:p w14:paraId="740FEAC6" w14:textId="75FF2906" w:rsidR="00161545" w:rsidRDefault="00161545" w:rsidP="00F42CE0">
      <w:pPr>
        <w:rPr>
          <w:lang w:eastAsia="en-US"/>
        </w:rPr>
      </w:pPr>
      <w:r>
        <w:rPr>
          <w:lang w:eastAsia="en-US"/>
        </w:rPr>
        <w:t>Qualcomm commented that there is no clear description of Alt3 unless we have a decision first between Alt#1 and Alt#2.</w:t>
      </w:r>
    </w:p>
    <w:p w14:paraId="58D5CED4" w14:textId="17ED0104" w:rsidR="00551F6A" w:rsidRPr="00551F6A" w:rsidRDefault="00551F6A" w:rsidP="00F42CE0">
      <w:pPr>
        <w:rPr>
          <w:b/>
          <w:bCs/>
          <w:lang w:eastAsia="en-US"/>
        </w:rPr>
      </w:pPr>
      <w:r w:rsidRPr="00551F6A">
        <w:rPr>
          <w:b/>
          <w:bCs/>
          <w:lang w:eastAsia="en-US"/>
        </w:rPr>
        <w:t>Show of Hands:</w:t>
      </w:r>
    </w:p>
    <w:p w14:paraId="10BEFF74" w14:textId="58043911" w:rsidR="00161545" w:rsidRPr="00551F6A" w:rsidRDefault="00161545" w:rsidP="00551F6A">
      <w:pPr>
        <w:ind w:left="1985" w:hanging="1985"/>
        <w:rPr>
          <w:b/>
          <w:bCs/>
          <w:lang w:eastAsia="en-US"/>
        </w:rPr>
      </w:pPr>
      <w:r w:rsidRPr="00551F6A">
        <w:rPr>
          <w:b/>
          <w:bCs/>
          <w:lang w:eastAsia="en-US"/>
        </w:rPr>
        <w:t>Q1:</w:t>
      </w:r>
      <w:r w:rsidRPr="00551F6A">
        <w:rPr>
          <w:b/>
          <w:bCs/>
          <w:lang w:eastAsia="en-US"/>
        </w:rPr>
        <w:tab/>
        <w:t>Can Alt#1, S2-2206089r00 (CR), be agreed?</w:t>
      </w:r>
    </w:p>
    <w:p w14:paraId="350E1D90" w14:textId="7F183CFD" w:rsidR="00161545" w:rsidRDefault="00161545" w:rsidP="00551F6A">
      <w:pPr>
        <w:tabs>
          <w:tab w:val="clear" w:pos="851"/>
          <w:tab w:val="clear" w:pos="1418"/>
          <w:tab w:val="clear" w:pos="1701"/>
          <w:tab w:val="left" w:pos="1985"/>
        </w:tabs>
        <w:ind w:left="1985" w:hanging="1985"/>
        <w:rPr>
          <w:lang w:eastAsia="en-US"/>
        </w:rPr>
      </w:pPr>
      <w:r w:rsidRPr="00551F6A">
        <w:rPr>
          <w:b/>
          <w:bCs/>
          <w:lang w:eastAsia="en-US"/>
        </w:rPr>
        <w:t>Support:</w:t>
      </w:r>
      <w:r>
        <w:rPr>
          <w:lang w:eastAsia="en-US"/>
        </w:rPr>
        <w:tab/>
      </w:r>
      <w:r w:rsidR="00442EC8">
        <w:rPr>
          <w:lang w:eastAsia="en-US"/>
        </w:rPr>
        <w:t>9</w:t>
      </w:r>
      <w:r w:rsidR="00442EC8">
        <w:rPr>
          <w:lang w:eastAsia="en-US"/>
        </w:rPr>
        <w:tab/>
      </w:r>
      <w:r>
        <w:rPr>
          <w:lang w:eastAsia="en-US"/>
        </w:rPr>
        <w:t>Huawei</w:t>
      </w:r>
      <w:r w:rsidR="00442EC8">
        <w:rPr>
          <w:lang w:eastAsia="en-US"/>
        </w:rPr>
        <w:t xml:space="preserve">, </w:t>
      </w:r>
      <w:r>
        <w:rPr>
          <w:lang w:eastAsia="en-US"/>
        </w:rPr>
        <w:t>China Telecom</w:t>
      </w:r>
      <w:r w:rsidR="00442EC8">
        <w:rPr>
          <w:lang w:eastAsia="en-US"/>
        </w:rPr>
        <w:t xml:space="preserve">, </w:t>
      </w:r>
      <w:r>
        <w:rPr>
          <w:lang w:eastAsia="en-US"/>
        </w:rPr>
        <w:t>China Unicom</w:t>
      </w:r>
      <w:r w:rsidR="00442EC8">
        <w:rPr>
          <w:lang w:eastAsia="en-US"/>
        </w:rPr>
        <w:t xml:space="preserve">, </w:t>
      </w:r>
      <w:r>
        <w:rPr>
          <w:lang w:eastAsia="en-US"/>
        </w:rPr>
        <w:t>Nokia</w:t>
      </w:r>
      <w:r w:rsidR="00442EC8">
        <w:rPr>
          <w:lang w:eastAsia="en-US"/>
        </w:rPr>
        <w:t xml:space="preserve">, </w:t>
      </w:r>
      <w:r>
        <w:rPr>
          <w:lang w:eastAsia="en-US"/>
        </w:rPr>
        <w:t>CMCC</w:t>
      </w:r>
      <w:r w:rsidR="00442EC8">
        <w:rPr>
          <w:lang w:eastAsia="en-US"/>
        </w:rPr>
        <w:t xml:space="preserve">, </w:t>
      </w:r>
      <w:r>
        <w:rPr>
          <w:lang w:eastAsia="en-US"/>
        </w:rPr>
        <w:t>CBN</w:t>
      </w:r>
      <w:r w:rsidR="00442EC8">
        <w:rPr>
          <w:lang w:eastAsia="en-US"/>
        </w:rPr>
        <w:t xml:space="preserve">, </w:t>
      </w:r>
      <w:r>
        <w:rPr>
          <w:lang w:eastAsia="en-US"/>
        </w:rPr>
        <w:t>ZTE</w:t>
      </w:r>
      <w:r w:rsidR="00442EC8">
        <w:rPr>
          <w:lang w:eastAsia="en-US"/>
        </w:rPr>
        <w:t xml:space="preserve">, </w:t>
      </w:r>
      <w:r>
        <w:rPr>
          <w:lang w:eastAsia="en-US"/>
        </w:rPr>
        <w:t>CATT</w:t>
      </w:r>
      <w:r w:rsidR="00442EC8">
        <w:rPr>
          <w:lang w:eastAsia="en-US"/>
        </w:rPr>
        <w:t xml:space="preserve">, </w:t>
      </w:r>
      <w:r>
        <w:rPr>
          <w:lang w:eastAsia="en-US"/>
        </w:rPr>
        <w:t>KPN</w:t>
      </w:r>
    </w:p>
    <w:p w14:paraId="029488DD" w14:textId="5FE8C4B9" w:rsidR="00442EC8" w:rsidRDefault="00442EC8" w:rsidP="00551F6A">
      <w:pPr>
        <w:tabs>
          <w:tab w:val="clear" w:pos="851"/>
          <w:tab w:val="clear" w:pos="1418"/>
          <w:tab w:val="clear" w:pos="1701"/>
          <w:tab w:val="left" w:pos="1985"/>
        </w:tabs>
        <w:ind w:left="1985" w:hanging="1985"/>
        <w:rPr>
          <w:lang w:eastAsia="en-US"/>
        </w:rPr>
      </w:pPr>
      <w:r w:rsidRPr="00551F6A">
        <w:rPr>
          <w:b/>
          <w:bCs/>
          <w:lang w:eastAsia="en-US"/>
        </w:rPr>
        <w:t>Object:</w:t>
      </w:r>
      <w:r>
        <w:rPr>
          <w:lang w:eastAsia="en-US"/>
        </w:rPr>
        <w:tab/>
        <w:t>7</w:t>
      </w:r>
      <w:r>
        <w:rPr>
          <w:lang w:eastAsia="en-US"/>
        </w:rPr>
        <w:tab/>
        <w:t>Qualcomm, Ericsson, Orange, Deutsche Telekom, AT&amp;T, Samsung, LGE</w:t>
      </w:r>
    </w:p>
    <w:p w14:paraId="0A5ACA01" w14:textId="77777777" w:rsidR="00161545" w:rsidRPr="00551F6A" w:rsidRDefault="00161545" w:rsidP="00551F6A">
      <w:pPr>
        <w:tabs>
          <w:tab w:val="clear" w:pos="851"/>
          <w:tab w:val="clear" w:pos="1418"/>
          <w:tab w:val="clear" w:pos="1701"/>
          <w:tab w:val="left" w:pos="1985"/>
        </w:tabs>
        <w:ind w:left="1985" w:hanging="1985"/>
        <w:rPr>
          <w:b/>
          <w:bCs/>
          <w:lang w:eastAsia="en-US"/>
        </w:rPr>
      </w:pPr>
      <w:r w:rsidRPr="00551F6A">
        <w:rPr>
          <w:b/>
          <w:bCs/>
          <w:lang w:eastAsia="en-US"/>
        </w:rPr>
        <w:t>Q2:</w:t>
      </w:r>
      <w:r w:rsidRPr="00551F6A">
        <w:rPr>
          <w:b/>
          <w:bCs/>
          <w:lang w:eastAsia="en-US"/>
        </w:rPr>
        <w:tab/>
        <w:t>Can Alt#2, S2-2205757r00 (CR), be agreed?</w:t>
      </w:r>
    </w:p>
    <w:p w14:paraId="5A4D94B1" w14:textId="12B616D4" w:rsidR="00161545" w:rsidRDefault="00442EC8" w:rsidP="00551F6A">
      <w:pPr>
        <w:tabs>
          <w:tab w:val="clear" w:pos="851"/>
          <w:tab w:val="clear" w:pos="1418"/>
          <w:tab w:val="clear" w:pos="1701"/>
          <w:tab w:val="left" w:pos="1985"/>
        </w:tabs>
        <w:ind w:left="1985" w:hanging="1985"/>
        <w:rPr>
          <w:lang w:eastAsia="en-US"/>
        </w:rPr>
      </w:pPr>
      <w:r w:rsidRPr="00551F6A">
        <w:rPr>
          <w:b/>
          <w:bCs/>
          <w:lang w:eastAsia="en-US"/>
        </w:rPr>
        <w:t>Support:</w:t>
      </w:r>
      <w:r>
        <w:rPr>
          <w:lang w:eastAsia="en-US"/>
        </w:rPr>
        <w:tab/>
        <w:t>8</w:t>
      </w:r>
      <w:r>
        <w:rPr>
          <w:lang w:eastAsia="en-US"/>
        </w:rPr>
        <w:tab/>
        <w:t>Ericsson, Orange, LGE, Qualcomm, AT&amp;T, Samsung, Deutsche Telekom, FirstNet</w:t>
      </w:r>
    </w:p>
    <w:p w14:paraId="18842E22" w14:textId="40A6D240" w:rsidR="00485732" w:rsidRDefault="00442EC8" w:rsidP="00551F6A">
      <w:pPr>
        <w:tabs>
          <w:tab w:val="clear" w:pos="851"/>
          <w:tab w:val="clear" w:pos="1418"/>
          <w:tab w:val="clear" w:pos="1701"/>
          <w:tab w:val="left" w:pos="1985"/>
        </w:tabs>
        <w:ind w:left="1985" w:hanging="1985"/>
        <w:rPr>
          <w:lang w:eastAsia="en-US"/>
        </w:rPr>
      </w:pPr>
      <w:r w:rsidRPr="00551F6A">
        <w:rPr>
          <w:b/>
          <w:bCs/>
          <w:lang w:eastAsia="en-US"/>
        </w:rPr>
        <w:t>Object:</w:t>
      </w:r>
      <w:r>
        <w:rPr>
          <w:lang w:eastAsia="en-US"/>
        </w:rPr>
        <w:tab/>
        <w:t>9</w:t>
      </w:r>
      <w:r>
        <w:rPr>
          <w:lang w:eastAsia="en-US"/>
        </w:rPr>
        <w:tab/>
        <w:t xml:space="preserve">Huawei, CBN, Nokia, </w:t>
      </w:r>
      <w:r w:rsidR="00390D21">
        <w:rPr>
          <w:lang w:eastAsia="en-US"/>
        </w:rPr>
        <w:t>CMCC</w:t>
      </w:r>
      <w:r>
        <w:rPr>
          <w:lang w:eastAsia="en-US"/>
        </w:rPr>
        <w:t>, CATT, ZTE, China Telecom, China Unicom, Futurewei</w:t>
      </w:r>
    </w:p>
    <w:p w14:paraId="2D50E2D5" w14:textId="1AF48D2C" w:rsidR="00442EC8" w:rsidRDefault="00551F6A" w:rsidP="00C445E6">
      <w:pPr>
        <w:rPr>
          <w:lang w:eastAsia="en-US"/>
        </w:rPr>
      </w:pPr>
      <w:r>
        <w:rPr>
          <w:lang w:eastAsia="en-US"/>
        </w:rPr>
        <w:t xml:space="preserve">There was no clear preference or lack of objection to either alternative. </w:t>
      </w:r>
    </w:p>
    <w:p w14:paraId="32D882E3" w14:textId="440BBE25" w:rsidR="00551F6A" w:rsidRDefault="00551F6A" w:rsidP="00C445E6">
      <w:pPr>
        <w:rPr>
          <w:lang w:eastAsia="en-US"/>
        </w:rPr>
      </w:pPr>
      <w:r>
        <w:rPr>
          <w:lang w:eastAsia="en-US"/>
        </w:rPr>
        <w:t>Qualcomm clarified that there is an issue in CT as they cannot progress with the unclear Stage 2 specification. Nokia disagreed that the LS was about this</w:t>
      </w:r>
      <w:r w:rsidR="00390D21">
        <w:rPr>
          <w:lang w:eastAsia="en-US"/>
        </w:rPr>
        <w:t>,</w:t>
      </w:r>
      <w:r>
        <w:rPr>
          <w:lang w:eastAsia="en-US"/>
        </w:rPr>
        <w:t xml:space="preserve"> but asked how pre-configuration can be done and the LS is being used as a reason to raise an issue with the functionality and would like to at least make correct references to the SA WG4 specifications as a result of CRs at this meeting, which are in the r02 of the CRs. </w:t>
      </w:r>
    </w:p>
    <w:p w14:paraId="3DB53327" w14:textId="227821D0" w:rsidR="00836ACD" w:rsidRDefault="00836ACD" w:rsidP="00836ACD">
      <w:pPr>
        <w:rPr>
          <w:b/>
          <w:bCs/>
          <w:lang w:eastAsia="en-US"/>
        </w:rPr>
      </w:pPr>
      <w:r w:rsidRPr="00836ACD">
        <w:rPr>
          <w:b/>
          <w:bCs/>
          <w:lang w:eastAsia="en-US"/>
        </w:rPr>
        <w:t xml:space="preserve">It was decided to </w:t>
      </w:r>
      <w:r w:rsidR="00390D21">
        <w:rPr>
          <w:b/>
          <w:bCs/>
          <w:lang w:eastAsia="en-US"/>
        </w:rPr>
        <w:t>create new CR taking</w:t>
      </w:r>
      <w:r w:rsidRPr="00836ACD">
        <w:rPr>
          <w:b/>
          <w:bCs/>
          <w:lang w:eastAsia="en-US"/>
        </w:rPr>
        <w:t xml:space="preserve"> </w:t>
      </w:r>
      <w:r w:rsidRPr="00836ACD">
        <w:rPr>
          <w:b/>
          <w:bCs/>
          <w:color w:val="0000FF"/>
          <w:lang w:eastAsia="en-US"/>
        </w:rPr>
        <w:t>S2-2205757r02</w:t>
      </w:r>
      <w:r w:rsidRPr="00836ACD">
        <w:rPr>
          <w:b/>
          <w:bCs/>
          <w:lang w:eastAsia="en-US"/>
        </w:rPr>
        <w:t xml:space="preserve"> </w:t>
      </w:r>
      <w:r w:rsidR="00390D21">
        <w:rPr>
          <w:b/>
          <w:bCs/>
          <w:lang w:eastAsia="en-US"/>
        </w:rPr>
        <w:t xml:space="preserve">as a basis, </w:t>
      </w:r>
      <w:r w:rsidRPr="00836ACD">
        <w:rPr>
          <w:b/>
          <w:bCs/>
          <w:lang w:eastAsia="en-US"/>
        </w:rPr>
        <w:t xml:space="preserve">into </w:t>
      </w:r>
      <w:r w:rsidRPr="00836ACD">
        <w:rPr>
          <w:b/>
          <w:bCs/>
          <w:color w:val="0000FF"/>
          <w:lang w:eastAsia="en-US"/>
        </w:rPr>
        <w:t>S2-2207689</w:t>
      </w:r>
      <w:r w:rsidR="007063CF">
        <w:rPr>
          <w:b/>
          <w:bCs/>
          <w:color w:val="0000FF"/>
          <w:lang w:eastAsia="en-US"/>
        </w:rPr>
        <w:t xml:space="preserve">, with a new </w:t>
      </w:r>
      <w:r w:rsidR="00390D21">
        <w:rPr>
          <w:b/>
          <w:bCs/>
          <w:color w:val="0000FF"/>
          <w:lang w:eastAsia="en-US"/>
        </w:rPr>
        <w:t>description</w:t>
      </w:r>
      <w:r w:rsidR="007063CF">
        <w:rPr>
          <w:b/>
          <w:bCs/>
          <w:color w:val="0000FF"/>
          <w:lang w:eastAsia="en-US"/>
        </w:rPr>
        <w:t xml:space="preserve"> and Title, as </w:t>
      </w:r>
      <w:r w:rsidR="007063CF" w:rsidRPr="007063CF">
        <w:rPr>
          <w:b/>
          <w:bCs/>
          <w:color w:val="0000FF"/>
          <w:u w:val="single"/>
          <w:lang w:eastAsia="en-US"/>
        </w:rPr>
        <w:t>23.247 CR 013</w:t>
      </w:r>
      <w:r w:rsidR="007063CF">
        <w:rPr>
          <w:b/>
          <w:bCs/>
          <w:color w:val="0000FF"/>
          <w:u w:val="single"/>
          <w:lang w:eastAsia="en-US"/>
        </w:rPr>
        <w:t>3</w:t>
      </w:r>
      <w:r w:rsidR="007063CF">
        <w:rPr>
          <w:b/>
          <w:bCs/>
          <w:color w:val="0000FF"/>
          <w:lang w:eastAsia="en-US"/>
        </w:rPr>
        <w:t>,</w:t>
      </w:r>
      <w:r w:rsidRPr="00836ACD">
        <w:rPr>
          <w:b/>
          <w:bCs/>
          <w:lang w:eastAsia="en-US"/>
        </w:rPr>
        <w:t xml:space="preserve"> to be further discussed </w:t>
      </w:r>
      <w:r w:rsidRPr="00836ACD">
        <w:rPr>
          <w:b/>
          <w:bCs/>
          <w:color w:val="0000FF"/>
          <w:lang w:eastAsia="en-US"/>
        </w:rPr>
        <w:t>under new agenda item 10.8</w:t>
      </w:r>
      <w:r w:rsidRPr="00836ACD">
        <w:rPr>
          <w:b/>
          <w:bCs/>
          <w:lang w:eastAsia="en-US"/>
        </w:rPr>
        <w:t xml:space="preserve"> under deadline 2.</w:t>
      </w:r>
    </w:p>
    <w:p w14:paraId="75B60027" w14:textId="54BAA388" w:rsidR="008D3AE3" w:rsidRPr="008D3AE3" w:rsidRDefault="008D3AE3" w:rsidP="00836ACD">
      <w:r w:rsidRPr="008D3AE3">
        <w:t xml:space="preserve">The LS OUT in </w:t>
      </w:r>
      <w:r w:rsidRPr="008D3AE3">
        <w:rPr>
          <w:color w:val="0000FF"/>
        </w:rPr>
        <w:t>S2-2205758</w:t>
      </w:r>
      <w:r w:rsidRPr="008D3AE3">
        <w:t xml:space="preserve"> was </w:t>
      </w:r>
      <w:r w:rsidR="009330CB" w:rsidRPr="00C3284B">
        <w:rPr>
          <w:color w:val="0000FF"/>
        </w:rPr>
        <w:t>noted</w:t>
      </w:r>
      <w:r w:rsidRPr="008D3AE3">
        <w:t>.</w:t>
      </w:r>
    </w:p>
    <w:p w14:paraId="31E2FBD2" w14:textId="124D6A03" w:rsidR="00551F6A" w:rsidRPr="002B3038" w:rsidRDefault="00836ACD" w:rsidP="00C445E6">
      <w:pPr>
        <w:rPr>
          <w:b/>
          <w:bCs/>
          <w:lang w:eastAsia="en-US"/>
        </w:rPr>
      </w:pPr>
      <w:r w:rsidRPr="002B3038">
        <w:rPr>
          <w:b/>
          <w:bCs/>
          <w:lang w:eastAsia="en-US"/>
        </w:rPr>
        <w:t>Ericsson asked that the discussions are kept on a technical level and companies do not accuse others of mis-using LSs where there are different interpretations of the LS.</w:t>
      </w:r>
    </w:p>
    <w:p w14:paraId="3EE8BCA6" w14:textId="77777777" w:rsidR="006B7E67" w:rsidRDefault="006B7E67" w:rsidP="00C445E6">
      <w:pPr>
        <w:rPr>
          <w:lang w:eastAsia="en-US"/>
        </w:rPr>
      </w:pPr>
    </w:p>
    <w:p w14:paraId="4700C3BC" w14:textId="77777777" w:rsidR="006B7E67" w:rsidRDefault="006B7E67" w:rsidP="006B7E67">
      <w:pPr>
        <w:keepNext/>
        <w:pBdr>
          <w:top w:val="single" w:sz="4" w:space="1" w:color="auto"/>
        </w:pBdr>
        <w:rPr>
          <w:lang w:eastAsia="en-US"/>
        </w:rPr>
      </w:pPr>
      <w:r w:rsidRPr="00C445E6">
        <w:rPr>
          <w:color w:val="0000FF"/>
          <w:lang w:eastAsia="en-US"/>
        </w:rPr>
        <w:lastRenderedPageBreak/>
        <w:t>S2-2205757</w:t>
      </w:r>
      <w:r>
        <w:rPr>
          <w:lang w:eastAsia="en-US"/>
        </w:rPr>
        <w:t xml:space="preserve"> (CR) 23.247 CR0100R3: Need for pre-configured USD and service announcement (Source: Qualcomm Incorporated, Ericsson, Deutsche Telekom, AT&amp;T, Orange)</w:t>
      </w:r>
    </w:p>
    <w:p w14:paraId="0361E682" w14:textId="77777777" w:rsidR="006B7E67" w:rsidRPr="00BD2BF5" w:rsidRDefault="006B7E67" w:rsidP="006B7E67">
      <w:pPr>
        <w:pStyle w:val="FP"/>
        <w:keepNext/>
        <w:rPr>
          <w:b/>
          <w:bCs/>
          <w:i/>
          <w:iCs/>
          <w:lang w:eastAsia="en-US"/>
        </w:rPr>
      </w:pPr>
      <w:r w:rsidRPr="00BD2BF5">
        <w:rPr>
          <w:b/>
          <w:bCs/>
          <w:i/>
          <w:iCs/>
          <w:lang w:eastAsia="en-US"/>
        </w:rPr>
        <w:t>e-mail comments:</w:t>
      </w:r>
    </w:p>
    <w:p w14:paraId="5DD4A938" w14:textId="77777777" w:rsidR="006B7E67" w:rsidRPr="00C445E6" w:rsidRDefault="006B7E67" w:rsidP="006B7E67">
      <w:pPr>
        <w:pStyle w:val="FP"/>
        <w:keepNext/>
        <w:rPr>
          <w:i/>
          <w:iCs/>
          <w:lang w:eastAsia="en-US"/>
        </w:rPr>
      </w:pPr>
      <w:r w:rsidRPr="00C445E6">
        <w:rPr>
          <w:i/>
          <w:iCs/>
          <w:lang w:eastAsia="en-US"/>
        </w:rPr>
        <w:t>Thomas (Nokia) provides r01</w:t>
      </w:r>
    </w:p>
    <w:p w14:paraId="426CB8B0" w14:textId="77777777" w:rsidR="006B7E67" w:rsidRPr="00C445E6" w:rsidRDefault="006B7E67" w:rsidP="006B7E67">
      <w:pPr>
        <w:pStyle w:val="FP"/>
        <w:keepNext/>
        <w:rPr>
          <w:i/>
          <w:iCs/>
          <w:lang w:eastAsia="en-US"/>
        </w:rPr>
      </w:pPr>
      <w:r w:rsidRPr="00C445E6">
        <w:rPr>
          <w:i/>
          <w:iCs/>
          <w:lang w:eastAsia="en-US"/>
        </w:rPr>
        <w:t>Haris(Qualcomm) objects to r01</w:t>
      </w:r>
    </w:p>
    <w:p w14:paraId="5FF60EA1" w14:textId="77777777" w:rsidR="006B7E67" w:rsidRPr="00C445E6" w:rsidRDefault="006B7E67" w:rsidP="006B7E67">
      <w:pPr>
        <w:pStyle w:val="FP"/>
        <w:keepNext/>
        <w:rPr>
          <w:i/>
          <w:iCs/>
          <w:lang w:eastAsia="en-US"/>
        </w:rPr>
      </w:pPr>
      <w:r w:rsidRPr="00C445E6">
        <w:rPr>
          <w:i/>
          <w:iCs/>
          <w:lang w:eastAsia="en-US"/>
        </w:rPr>
        <w:t>LiMeng (Huawei) comments that the LS from CT plenary is asking what parameters should be pre-configured, which has nothing to do with Rel-17 scope.</w:t>
      </w:r>
    </w:p>
    <w:p w14:paraId="7D9C1665" w14:textId="77777777" w:rsidR="006B7E67" w:rsidRPr="00C445E6" w:rsidRDefault="006B7E67" w:rsidP="006B7E67">
      <w:pPr>
        <w:pStyle w:val="FP"/>
        <w:keepNext/>
        <w:rPr>
          <w:i/>
          <w:iCs/>
          <w:lang w:eastAsia="en-US"/>
        </w:rPr>
      </w:pPr>
      <w:r w:rsidRPr="00C445E6">
        <w:rPr>
          <w:i/>
          <w:iCs/>
          <w:lang w:eastAsia="en-US"/>
        </w:rPr>
        <w:t>Agrees with Thomas we should focusing on the questions from CT.</w:t>
      </w:r>
    </w:p>
    <w:p w14:paraId="68140DB6" w14:textId="77777777" w:rsidR="006B7E67" w:rsidRPr="00C445E6" w:rsidRDefault="006B7E67" w:rsidP="006B7E67">
      <w:pPr>
        <w:pStyle w:val="FP"/>
        <w:keepNext/>
        <w:rPr>
          <w:i/>
          <w:iCs/>
          <w:lang w:eastAsia="en-US"/>
        </w:rPr>
      </w:pPr>
      <w:r w:rsidRPr="00C445E6">
        <w:rPr>
          <w:i/>
          <w:iCs/>
          <w:lang w:eastAsia="en-US"/>
        </w:rPr>
        <w:t>Antoine (Orange): It's a good idea to base the WF on the Rel-17 scope. Otherwise there is no longer any need to agree WIDs, neither to set Release freeze dates.</w:t>
      </w:r>
    </w:p>
    <w:p w14:paraId="645EE40B" w14:textId="77777777" w:rsidR="006B7E67" w:rsidRPr="00C445E6" w:rsidRDefault="006B7E67" w:rsidP="006B7E67">
      <w:pPr>
        <w:pStyle w:val="FP"/>
        <w:keepNext/>
        <w:rPr>
          <w:i/>
          <w:iCs/>
          <w:lang w:eastAsia="en-US"/>
        </w:rPr>
      </w:pPr>
      <w:r w:rsidRPr="00C445E6">
        <w:rPr>
          <w:i/>
          <w:iCs/>
          <w:lang w:eastAsia="en-US"/>
        </w:rPr>
        <w:t>Shabnam (Ericsson) Agree with Thomas that we need to find a way forward, and I think such approach needs to be based on the scope of Rel-17 we agreed upon and receiving data/service without network interaction was taken out of scope. r01 we cannot accept.</w:t>
      </w:r>
    </w:p>
    <w:p w14:paraId="275F6D8A" w14:textId="77777777" w:rsidR="006B7E67" w:rsidRPr="00C445E6" w:rsidRDefault="006B7E67" w:rsidP="006B7E67">
      <w:pPr>
        <w:pStyle w:val="FP"/>
        <w:keepNext/>
        <w:rPr>
          <w:i/>
          <w:iCs/>
          <w:lang w:eastAsia="en-US"/>
        </w:rPr>
      </w:pPr>
      <w:r w:rsidRPr="00C445E6">
        <w:rPr>
          <w:i/>
          <w:iCs/>
          <w:lang w:eastAsia="en-US"/>
        </w:rPr>
        <w:t>Thomas (Nokia) provides r02</w:t>
      </w:r>
    </w:p>
    <w:p w14:paraId="12F9FE0F" w14:textId="77777777" w:rsidR="006B7E67" w:rsidRPr="00C445E6" w:rsidRDefault="006B7E67" w:rsidP="006B7E67">
      <w:pPr>
        <w:pStyle w:val="FP"/>
        <w:keepNext/>
        <w:rPr>
          <w:i/>
          <w:iCs/>
          <w:lang w:eastAsia="en-US"/>
        </w:rPr>
      </w:pPr>
      <w:r w:rsidRPr="00C445E6">
        <w:rPr>
          <w:i/>
          <w:iCs/>
          <w:lang w:eastAsia="en-US"/>
        </w:rPr>
        <w:t>Antoine (Orange) The LS from CT highlighted some ambiguous text in the TS, that can be interpreted in a way that goes beyond the approved Rel-17 scope. Since the scope of a Release is not captured in specifications, this text in the TS has to be corrected.</w:t>
      </w:r>
    </w:p>
    <w:p w14:paraId="1B943E66" w14:textId="77777777" w:rsidR="006B7E67" w:rsidRPr="00C445E6" w:rsidRDefault="006B7E67" w:rsidP="006B7E67">
      <w:pPr>
        <w:pStyle w:val="FP"/>
        <w:keepNext/>
        <w:rPr>
          <w:i/>
          <w:iCs/>
          <w:lang w:eastAsia="en-US"/>
        </w:rPr>
      </w:pPr>
      <w:r w:rsidRPr="00C445E6">
        <w:rPr>
          <w:i/>
          <w:iCs/>
          <w:lang w:eastAsia="en-US"/>
        </w:rPr>
        <w:t>LiMeng (Huawei) replies.</w:t>
      </w:r>
    </w:p>
    <w:p w14:paraId="212A8455" w14:textId="77777777" w:rsidR="006B7E67" w:rsidRPr="00C445E6" w:rsidRDefault="006B7E67" w:rsidP="006B7E67">
      <w:pPr>
        <w:pStyle w:val="FP"/>
        <w:keepNext/>
        <w:rPr>
          <w:i/>
          <w:iCs/>
          <w:lang w:eastAsia="en-US"/>
        </w:rPr>
      </w:pPr>
      <w:r w:rsidRPr="00C445E6">
        <w:rPr>
          <w:i/>
          <w:iCs/>
          <w:lang w:eastAsia="en-US"/>
        </w:rPr>
        <w:t>Haris(Qualcomm) responds</w:t>
      </w:r>
    </w:p>
    <w:p w14:paraId="772369F9" w14:textId="77777777" w:rsidR="006B7E67" w:rsidRPr="00C445E6" w:rsidRDefault="006B7E67" w:rsidP="006B7E67">
      <w:pPr>
        <w:pStyle w:val="FP"/>
        <w:keepNext/>
        <w:rPr>
          <w:i/>
          <w:iCs/>
          <w:lang w:eastAsia="en-US"/>
        </w:rPr>
      </w:pPr>
      <w:r w:rsidRPr="00C445E6">
        <w:rPr>
          <w:i/>
          <w:iCs/>
          <w:lang w:eastAsia="en-US"/>
        </w:rPr>
        <w:t>==== 4.X, 5.X, 6.X, 7.X, 8.X Revisions Deadline ====</w:t>
      </w:r>
    </w:p>
    <w:p w14:paraId="24A55F08" w14:textId="77777777" w:rsidR="006B7E67" w:rsidRPr="00C445E6" w:rsidRDefault="006B7E67" w:rsidP="006B7E67">
      <w:pPr>
        <w:pStyle w:val="FP"/>
        <w:keepNext/>
        <w:rPr>
          <w:i/>
          <w:iCs/>
          <w:lang w:eastAsia="en-US"/>
        </w:rPr>
      </w:pPr>
      <w:r w:rsidRPr="00C445E6">
        <w:rPr>
          <w:i/>
          <w:iCs/>
          <w:lang w:eastAsia="en-US"/>
        </w:rPr>
        <w:t>LiMeng (Huawei) comments that we will determine the way forward in CC#3 instead of approve any versions before.</w:t>
      </w:r>
    </w:p>
    <w:p w14:paraId="773B8D32" w14:textId="77777777" w:rsidR="006B7E67" w:rsidRPr="00C445E6" w:rsidRDefault="006B7E67" w:rsidP="006B7E67">
      <w:pPr>
        <w:pStyle w:val="FP"/>
        <w:keepNext/>
        <w:rPr>
          <w:i/>
          <w:iCs/>
          <w:lang w:eastAsia="en-US"/>
        </w:rPr>
      </w:pPr>
      <w:r w:rsidRPr="00C445E6">
        <w:rPr>
          <w:i/>
          <w:iCs/>
          <w:lang w:eastAsia="en-US"/>
        </w:rPr>
        <w:t>==== 4.X, 5.X, 6.X, 7.X, 8.X Final Deadline ====</w:t>
      </w:r>
    </w:p>
    <w:p w14:paraId="42A4A875" w14:textId="77777777" w:rsidR="006B7E67" w:rsidRPr="00C445E6" w:rsidRDefault="006B7E67" w:rsidP="006B7E67">
      <w:pPr>
        <w:pStyle w:val="FP"/>
        <w:keepNext/>
        <w:rPr>
          <w:i/>
          <w:iCs/>
          <w:lang w:eastAsia="en-US"/>
        </w:rPr>
      </w:pPr>
    </w:p>
    <w:p w14:paraId="41DF5C8E" w14:textId="77777777" w:rsidR="006B7E67" w:rsidRPr="00C445E6" w:rsidRDefault="006B7E67" w:rsidP="006B7E67">
      <w:pPr>
        <w:keepNext/>
        <w:rPr>
          <w:b/>
          <w:bCs/>
          <w:lang w:eastAsia="en-US"/>
        </w:rPr>
      </w:pPr>
      <w:r w:rsidRPr="00C445E6">
        <w:rPr>
          <w:b/>
          <w:bCs/>
          <w:lang w:eastAsia="en-US"/>
        </w:rPr>
        <w:t>Discussion and conclusion:</w:t>
      </w:r>
    </w:p>
    <w:p w14:paraId="30EE9B70" w14:textId="77777777" w:rsidR="006B7E67" w:rsidRDefault="006B7E67" w:rsidP="006B7E67">
      <w:pPr>
        <w:rPr>
          <w:lang w:eastAsia="en-US"/>
        </w:rPr>
      </w:pPr>
      <w:r>
        <w:rPr>
          <w:lang w:eastAsia="en-US"/>
        </w:rPr>
        <w:t xml:space="preserve">This was </w:t>
      </w:r>
      <w:r w:rsidRPr="006B7E67">
        <w:rPr>
          <w:color w:val="0000FF"/>
          <w:lang w:eastAsia="en-US"/>
        </w:rPr>
        <w:t>noted</w:t>
      </w:r>
      <w:r>
        <w:rPr>
          <w:lang w:eastAsia="en-US"/>
        </w:rPr>
        <w:t>.</w:t>
      </w:r>
    </w:p>
    <w:p w14:paraId="746F00AD" w14:textId="77777777" w:rsidR="00836ACD" w:rsidRDefault="00836ACD" w:rsidP="00C445E6">
      <w:pPr>
        <w:rPr>
          <w:lang w:eastAsia="en-US"/>
        </w:rPr>
      </w:pPr>
    </w:p>
    <w:p w14:paraId="0B1A99F7" w14:textId="77777777" w:rsidR="00836ACD" w:rsidRDefault="00836ACD" w:rsidP="00836ACD">
      <w:pPr>
        <w:keepNext/>
        <w:pBdr>
          <w:top w:val="single" w:sz="4" w:space="1" w:color="auto"/>
        </w:pBdr>
        <w:rPr>
          <w:lang w:eastAsia="en-US"/>
        </w:rPr>
      </w:pPr>
      <w:r w:rsidRPr="00C445E6">
        <w:rPr>
          <w:color w:val="0000FF"/>
          <w:lang w:eastAsia="en-US"/>
        </w:rPr>
        <w:t>S2-2206088</w:t>
      </w:r>
      <w:r>
        <w:rPr>
          <w:lang w:eastAsia="en-US"/>
        </w:rPr>
        <w:t xml:space="preserve"> (LS OUT) [DRAFT] Response to LS on UE pre-configuration (Source: Huawei, HiSilicon)</w:t>
      </w:r>
    </w:p>
    <w:p w14:paraId="16916157" w14:textId="77777777" w:rsidR="00836ACD" w:rsidRPr="00BD2BF5" w:rsidRDefault="00836ACD" w:rsidP="00836ACD">
      <w:pPr>
        <w:pStyle w:val="FP"/>
        <w:keepNext/>
        <w:rPr>
          <w:b/>
          <w:bCs/>
          <w:i/>
          <w:iCs/>
          <w:lang w:eastAsia="en-US"/>
        </w:rPr>
      </w:pPr>
      <w:r w:rsidRPr="00BD2BF5">
        <w:rPr>
          <w:b/>
          <w:bCs/>
          <w:i/>
          <w:iCs/>
          <w:lang w:eastAsia="en-US"/>
        </w:rPr>
        <w:t>e-mail comments:</w:t>
      </w:r>
    </w:p>
    <w:p w14:paraId="624FFA74" w14:textId="77777777" w:rsidR="00836ACD" w:rsidRPr="00C445E6" w:rsidRDefault="00836ACD" w:rsidP="00836ACD">
      <w:pPr>
        <w:pStyle w:val="FP"/>
        <w:keepNext/>
        <w:rPr>
          <w:i/>
          <w:iCs/>
          <w:lang w:eastAsia="en-US"/>
        </w:rPr>
      </w:pPr>
      <w:r w:rsidRPr="00C445E6">
        <w:rPr>
          <w:i/>
          <w:iCs/>
          <w:lang w:eastAsia="en-US"/>
        </w:rPr>
        <w:t>Thomas (Nokia) provides r01</w:t>
      </w:r>
    </w:p>
    <w:p w14:paraId="314828A8" w14:textId="77777777" w:rsidR="00836ACD" w:rsidRPr="00C445E6" w:rsidRDefault="00836ACD" w:rsidP="00836ACD">
      <w:pPr>
        <w:pStyle w:val="FP"/>
        <w:keepNext/>
        <w:rPr>
          <w:i/>
          <w:iCs/>
          <w:lang w:eastAsia="en-US"/>
        </w:rPr>
      </w:pPr>
      <w:r w:rsidRPr="00C445E6">
        <w:rPr>
          <w:i/>
          <w:iCs/>
          <w:lang w:eastAsia="en-US"/>
        </w:rPr>
        <w:t>Shabnam (Ericsson) r01 and r00 object to them as are not accurately reflecting the status and the goal, we should focus on agreement of a CR as per scope then LS response can be handled easily.</w:t>
      </w:r>
    </w:p>
    <w:p w14:paraId="384C79D1" w14:textId="77777777" w:rsidR="00836ACD" w:rsidRPr="00C445E6" w:rsidRDefault="00836ACD" w:rsidP="00836ACD">
      <w:pPr>
        <w:pStyle w:val="FP"/>
        <w:keepNext/>
        <w:rPr>
          <w:i/>
          <w:iCs/>
          <w:lang w:eastAsia="en-US"/>
        </w:rPr>
      </w:pPr>
      <w:r w:rsidRPr="00C445E6">
        <w:rPr>
          <w:i/>
          <w:iCs/>
          <w:lang w:eastAsia="en-US"/>
        </w:rPr>
        <w:t>==== 4.X, 5.X, 6.X, 7.X, 8.X Revisions Deadline ====</w:t>
      </w:r>
    </w:p>
    <w:p w14:paraId="68EA1706" w14:textId="77777777" w:rsidR="00836ACD" w:rsidRPr="00C445E6" w:rsidRDefault="00836ACD" w:rsidP="00836ACD">
      <w:pPr>
        <w:pStyle w:val="FP"/>
        <w:keepNext/>
        <w:rPr>
          <w:i/>
          <w:iCs/>
          <w:lang w:eastAsia="en-US"/>
        </w:rPr>
      </w:pPr>
      <w:r w:rsidRPr="00C445E6">
        <w:rPr>
          <w:i/>
          <w:iCs/>
          <w:lang w:eastAsia="en-US"/>
        </w:rPr>
        <w:t>==== 4.X, 5.X, 6.X, 7.X, 8.X Final Deadline ====</w:t>
      </w:r>
    </w:p>
    <w:p w14:paraId="778221AF" w14:textId="77777777" w:rsidR="00836ACD" w:rsidRPr="00C445E6" w:rsidRDefault="00836ACD" w:rsidP="00836ACD">
      <w:pPr>
        <w:pStyle w:val="FP"/>
        <w:keepNext/>
        <w:rPr>
          <w:i/>
          <w:iCs/>
          <w:lang w:eastAsia="en-US"/>
        </w:rPr>
      </w:pPr>
    </w:p>
    <w:p w14:paraId="565334FA" w14:textId="77777777" w:rsidR="00836ACD" w:rsidRPr="00C445E6" w:rsidRDefault="00836ACD" w:rsidP="00836ACD">
      <w:pPr>
        <w:keepNext/>
        <w:rPr>
          <w:b/>
          <w:bCs/>
          <w:lang w:eastAsia="en-US"/>
        </w:rPr>
      </w:pPr>
      <w:r w:rsidRPr="00C445E6">
        <w:rPr>
          <w:b/>
          <w:bCs/>
          <w:lang w:eastAsia="en-US"/>
        </w:rPr>
        <w:t>Discussion and conclusion:</w:t>
      </w:r>
    </w:p>
    <w:p w14:paraId="51244525" w14:textId="6902C371" w:rsidR="00836ACD" w:rsidRPr="007063CF" w:rsidRDefault="007063CF" w:rsidP="00836ACD">
      <w:r>
        <w:rPr>
          <w:lang w:eastAsia="en-US"/>
        </w:rPr>
        <w:t xml:space="preserve">This was left </w:t>
      </w:r>
      <w:r w:rsidRPr="004F42D6">
        <w:rPr>
          <w:b/>
          <w:bCs/>
          <w:color w:val="FF0000"/>
          <w:lang w:eastAsia="en-US"/>
        </w:rPr>
        <w:t>open</w:t>
      </w:r>
      <w:r w:rsidRPr="007063CF">
        <w:rPr>
          <w:color w:val="FF0000"/>
          <w:lang w:eastAsia="en-US"/>
        </w:rPr>
        <w:t xml:space="preserve"> </w:t>
      </w:r>
      <w:r>
        <w:rPr>
          <w:lang w:eastAsia="en-US"/>
        </w:rPr>
        <w:t>and should align with the contents of the CR</w:t>
      </w:r>
      <w:r w:rsidRPr="007063CF">
        <w:rPr>
          <w:lang w:eastAsia="en-US"/>
        </w:rPr>
        <w:t xml:space="preserve"> in </w:t>
      </w:r>
      <w:r w:rsidRPr="007063CF">
        <w:rPr>
          <w:color w:val="0000FF"/>
          <w:lang w:eastAsia="en-US"/>
        </w:rPr>
        <w:t>S2-2207689</w:t>
      </w:r>
      <w:r w:rsidRPr="007063CF">
        <w:t>.</w:t>
      </w:r>
      <w:r w:rsidR="004F42D6">
        <w:t xml:space="preserve"> </w:t>
      </w:r>
      <w:r w:rsidR="004F42D6" w:rsidRPr="007F2931">
        <w:rPr>
          <w:b/>
          <w:bCs/>
        </w:rPr>
        <w:t xml:space="preserve">This and the incoming LS in </w:t>
      </w:r>
      <w:r w:rsidR="004F42D6" w:rsidRPr="007F2931">
        <w:rPr>
          <w:b/>
          <w:bCs/>
          <w:color w:val="0000FF"/>
        </w:rPr>
        <w:t>S2-2205394</w:t>
      </w:r>
      <w:r w:rsidR="004F42D6" w:rsidRPr="007F2931">
        <w:rPr>
          <w:b/>
          <w:bCs/>
        </w:rPr>
        <w:t xml:space="preserve"> were moved to AI 10.8.</w:t>
      </w:r>
    </w:p>
    <w:p w14:paraId="3E3CC4EC" w14:textId="3C5B5864" w:rsidR="00836ACD" w:rsidRDefault="00836ACD" w:rsidP="00C445E6">
      <w:pPr>
        <w:rPr>
          <w:lang w:eastAsia="en-US"/>
        </w:rPr>
      </w:pPr>
    </w:p>
    <w:p w14:paraId="149CF9ED" w14:textId="77777777" w:rsidR="004F42D6" w:rsidRDefault="004F42D6" w:rsidP="004F42D6">
      <w:pPr>
        <w:keepNext/>
        <w:pBdr>
          <w:top w:val="single" w:sz="4" w:space="1" w:color="auto"/>
        </w:pBdr>
        <w:rPr>
          <w:lang w:eastAsia="en-US"/>
        </w:rPr>
      </w:pPr>
      <w:r w:rsidRPr="00C445E6">
        <w:rPr>
          <w:color w:val="0000FF"/>
          <w:lang w:eastAsia="en-US"/>
        </w:rPr>
        <w:t>S2-2206089</w:t>
      </w:r>
      <w:r>
        <w:rPr>
          <w:lang w:eastAsia="en-US"/>
        </w:rPr>
        <w:t xml:space="preserve"> (CR) 23.247 CR0128: Pre-configured USD and service announcement (Source: Huawei, HiSilicon, ZTE, CATT, CBN)</w:t>
      </w:r>
    </w:p>
    <w:p w14:paraId="652CADB2" w14:textId="77777777" w:rsidR="004F42D6" w:rsidRPr="00BD2BF5" w:rsidRDefault="004F42D6" w:rsidP="004F42D6">
      <w:pPr>
        <w:pStyle w:val="FP"/>
        <w:keepNext/>
        <w:rPr>
          <w:b/>
          <w:bCs/>
          <w:i/>
          <w:iCs/>
          <w:lang w:eastAsia="en-US"/>
        </w:rPr>
      </w:pPr>
      <w:r w:rsidRPr="00BD2BF5">
        <w:rPr>
          <w:b/>
          <w:bCs/>
          <w:i/>
          <w:iCs/>
          <w:lang w:eastAsia="en-US"/>
        </w:rPr>
        <w:t>e-mail comments:</w:t>
      </w:r>
    </w:p>
    <w:p w14:paraId="7E107321" w14:textId="77777777" w:rsidR="004F42D6" w:rsidRPr="00C445E6" w:rsidRDefault="004F42D6" w:rsidP="004F42D6">
      <w:pPr>
        <w:pStyle w:val="FP"/>
        <w:keepNext/>
        <w:rPr>
          <w:i/>
          <w:iCs/>
          <w:lang w:eastAsia="en-US"/>
        </w:rPr>
      </w:pPr>
      <w:r w:rsidRPr="00C445E6">
        <w:rPr>
          <w:i/>
          <w:iCs/>
          <w:lang w:eastAsia="en-US"/>
        </w:rPr>
        <w:t>Thomas (Nokia) provides r01</w:t>
      </w:r>
    </w:p>
    <w:p w14:paraId="581DC7A7" w14:textId="77777777" w:rsidR="004F42D6" w:rsidRPr="00C445E6" w:rsidRDefault="004F42D6" w:rsidP="004F42D6">
      <w:pPr>
        <w:pStyle w:val="FP"/>
        <w:keepNext/>
        <w:rPr>
          <w:i/>
          <w:iCs/>
          <w:lang w:eastAsia="en-US"/>
        </w:rPr>
      </w:pPr>
      <w:r w:rsidRPr="00C445E6">
        <w:rPr>
          <w:i/>
          <w:iCs/>
          <w:lang w:eastAsia="en-US"/>
        </w:rPr>
        <w:t>Haris(Qualcomm) object to r0 and r01</w:t>
      </w:r>
    </w:p>
    <w:p w14:paraId="09812584" w14:textId="77777777" w:rsidR="004F42D6" w:rsidRPr="00C445E6" w:rsidRDefault="004F42D6" w:rsidP="004F42D6">
      <w:pPr>
        <w:pStyle w:val="FP"/>
        <w:keepNext/>
        <w:rPr>
          <w:i/>
          <w:iCs/>
          <w:lang w:eastAsia="en-US"/>
        </w:rPr>
      </w:pPr>
      <w:r w:rsidRPr="00C445E6">
        <w:rPr>
          <w:i/>
          <w:iCs/>
          <w:lang w:eastAsia="en-US"/>
        </w:rPr>
        <w:t>Thomas (Nokia) provides r02 as compromise proposal</w:t>
      </w:r>
    </w:p>
    <w:p w14:paraId="3A88F63F" w14:textId="77777777" w:rsidR="004F42D6" w:rsidRPr="00C445E6" w:rsidRDefault="004F42D6" w:rsidP="004F42D6">
      <w:pPr>
        <w:pStyle w:val="FP"/>
        <w:keepNext/>
        <w:rPr>
          <w:i/>
          <w:iCs/>
          <w:lang w:eastAsia="en-US"/>
        </w:rPr>
      </w:pPr>
      <w:r w:rsidRPr="00C445E6">
        <w:rPr>
          <w:i/>
          <w:iCs/>
          <w:lang w:eastAsia="en-US"/>
        </w:rPr>
        <w:t>Shabnam (Ericsson) objects to r0, r01 as adds new function to a frozen release feature outside of the scope of the original work scope.</w:t>
      </w:r>
    </w:p>
    <w:p w14:paraId="335B98B1" w14:textId="77777777" w:rsidR="004F42D6" w:rsidRPr="00C445E6" w:rsidRDefault="004F42D6" w:rsidP="004F42D6">
      <w:pPr>
        <w:pStyle w:val="FP"/>
        <w:keepNext/>
        <w:rPr>
          <w:i/>
          <w:iCs/>
          <w:lang w:eastAsia="en-US"/>
        </w:rPr>
      </w:pPr>
      <w:r w:rsidRPr="00C445E6">
        <w:rPr>
          <w:i/>
          <w:iCs/>
          <w:lang w:eastAsia="en-US"/>
        </w:rPr>
        <w:t>==== 4.X, 5.X, 6.X, 7.X, 8.X Revisions Deadline ====</w:t>
      </w:r>
    </w:p>
    <w:p w14:paraId="5BFD94EB" w14:textId="77777777" w:rsidR="004F42D6" w:rsidRPr="00C445E6" w:rsidRDefault="004F42D6" w:rsidP="004F42D6">
      <w:pPr>
        <w:pStyle w:val="FP"/>
        <w:keepNext/>
        <w:rPr>
          <w:i/>
          <w:iCs/>
          <w:lang w:eastAsia="en-US"/>
        </w:rPr>
      </w:pPr>
      <w:r w:rsidRPr="00C445E6">
        <w:rPr>
          <w:i/>
          <w:iCs/>
          <w:lang w:eastAsia="en-US"/>
        </w:rPr>
        <w:t>LiMeng (Huawei) comments that we will determine the way forward in CC#3 instead of approve any versions before.</w:t>
      </w:r>
    </w:p>
    <w:p w14:paraId="2A46D450" w14:textId="77777777" w:rsidR="004F42D6" w:rsidRPr="00C445E6" w:rsidRDefault="004F42D6" w:rsidP="004F42D6">
      <w:pPr>
        <w:pStyle w:val="FP"/>
        <w:keepNext/>
        <w:rPr>
          <w:i/>
          <w:iCs/>
          <w:lang w:eastAsia="en-US"/>
        </w:rPr>
      </w:pPr>
      <w:r w:rsidRPr="00C445E6">
        <w:rPr>
          <w:i/>
          <w:iCs/>
          <w:lang w:eastAsia="en-US"/>
        </w:rPr>
        <w:t>==== 4.X, 5.X, 6.X, 7.X, 8.X Final Deadline ====</w:t>
      </w:r>
    </w:p>
    <w:p w14:paraId="7A4BCBD6" w14:textId="77777777" w:rsidR="004F42D6" w:rsidRPr="00C445E6" w:rsidRDefault="004F42D6" w:rsidP="004F42D6">
      <w:pPr>
        <w:pStyle w:val="FP"/>
        <w:keepNext/>
        <w:rPr>
          <w:i/>
          <w:iCs/>
          <w:lang w:eastAsia="en-US"/>
        </w:rPr>
      </w:pPr>
    </w:p>
    <w:p w14:paraId="48D7DB96" w14:textId="77777777" w:rsidR="004F42D6" w:rsidRPr="00C445E6" w:rsidRDefault="004F42D6" w:rsidP="004F42D6">
      <w:pPr>
        <w:keepNext/>
        <w:rPr>
          <w:b/>
          <w:bCs/>
          <w:lang w:eastAsia="en-US"/>
        </w:rPr>
      </w:pPr>
      <w:r w:rsidRPr="00C445E6">
        <w:rPr>
          <w:b/>
          <w:bCs/>
          <w:lang w:eastAsia="en-US"/>
        </w:rPr>
        <w:t>Discussion and conclusion:</w:t>
      </w:r>
    </w:p>
    <w:p w14:paraId="1C0FD34D" w14:textId="472A5F72" w:rsidR="004F42D6" w:rsidRDefault="004F42D6" w:rsidP="004F42D6">
      <w:pPr>
        <w:rPr>
          <w:lang w:eastAsia="en-US"/>
        </w:rPr>
      </w:pPr>
      <w:r>
        <w:rPr>
          <w:lang w:eastAsia="en-US"/>
        </w:rPr>
        <w:t xml:space="preserve">This LS was </w:t>
      </w:r>
      <w:r w:rsidRPr="004F42D6">
        <w:rPr>
          <w:color w:val="0000FF"/>
          <w:lang w:eastAsia="en-US"/>
        </w:rPr>
        <w:t>noted</w:t>
      </w:r>
      <w:r>
        <w:rPr>
          <w:lang w:eastAsia="en-US"/>
        </w:rPr>
        <w:t>.</w:t>
      </w:r>
    </w:p>
    <w:p w14:paraId="2629E13A" w14:textId="77777777" w:rsidR="004F42D6" w:rsidRDefault="004F42D6" w:rsidP="004F42D6">
      <w:pPr>
        <w:rPr>
          <w:lang w:eastAsia="en-US"/>
        </w:rPr>
      </w:pPr>
    </w:p>
    <w:p w14:paraId="66AA0179" w14:textId="77777777" w:rsidR="004F42D6" w:rsidRDefault="004F42D6" w:rsidP="004F42D6">
      <w:pPr>
        <w:keepNext/>
        <w:pBdr>
          <w:top w:val="single" w:sz="4" w:space="1" w:color="auto"/>
        </w:pBdr>
        <w:rPr>
          <w:lang w:eastAsia="en-US"/>
        </w:rPr>
      </w:pPr>
      <w:r w:rsidRPr="00C445E6">
        <w:rPr>
          <w:color w:val="0000FF"/>
          <w:lang w:eastAsia="en-US"/>
        </w:rPr>
        <w:lastRenderedPageBreak/>
        <w:t>S2-2206744</w:t>
      </w:r>
      <w:r>
        <w:rPr>
          <w:lang w:eastAsia="en-US"/>
        </w:rPr>
        <w:t xml:space="preserve"> (LS OUT) [DRAFT] LS response on GNSS integrity (Source: Huawei)</w:t>
      </w:r>
    </w:p>
    <w:p w14:paraId="23075BB8" w14:textId="77777777" w:rsidR="004F42D6" w:rsidRPr="00BD2BF5" w:rsidRDefault="004F42D6" w:rsidP="004F42D6">
      <w:pPr>
        <w:pStyle w:val="FP"/>
        <w:keepNext/>
        <w:rPr>
          <w:b/>
          <w:bCs/>
          <w:i/>
          <w:iCs/>
          <w:lang w:eastAsia="en-US"/>
        </w:rPr>
      </w:pPr>
      <w:r w:rsidRPr="00BD2BF5">
        <w:rPr>
          <w:b/>
          <w:bCs/>
          <w:i/>
          <w:iCs/>
          <w:lang w:eastAsia="en-US"/>
        </w:rPr>
        <w:t>e-mail comments:</w:t>
      </w:r>
    </w:p>
    <w:p w14:paraId="6C5676BC" w14:textId="77777777" w:rsidR="004F42D6" w:rsidRPr="00C445E6" w:rsidRDefault="004F42D6" w:rsidP="004F42D6">
      <w:pPr>
        <w:pStyle w:val="FP"/>
        <w:keepNext/>
        <w:rPr>
          <w:i/>
          <w:iCs/>
          <w:lang w:eastAsia="en-US"/>
        </w:rPr>
      </w:pPr>
      <w:r w:rsidRPr="00C445E6">
        <w:rPr>
          <w:i/>
          <w:iCs/>
          <w:lang w:eastAsia="en-US"/>
        </w:rPr>
        <w:t>Yunjing (CATT) provides comments.</w:t>
      </w:r>
    </w:p>
    <w:p w14:paraId="4C1602C8" w14:textId="77777777" w:rsidR="004F42D6" w:rsidRPr="00C445E6" w:rsidRDefault="004F42D6" w:rsidP="004F42D6">
      <w:pPr>
        <w:pStyle w:val="FP"/>
        <w:keepNext/>
        <w:rPr>
          <w:i/>
          <w:iCs/>
          <w:lang w:eastAsia="en-US"/>
        </w:rPr>
      </w:pPr>
      <w:r w:rsidRPr="00C445E6">
        <w:rPr>
          <w:i/>
          <w:iCs/>
          <w:lang w:eastAsia="en-US"/>
        </w:rPr>
        <w:t>==== 4.X, 5.X, 6.X, 7.X, 8.X Revisions Deadline ====</w:t>
      </w:r>
    </w:p>
    <w:p w14:paraId="03758F7F" w14:textId="77777777" w:rsidR="004F42D6" w:rsidRPr="00C445E6" w:rsidRDefault="004F42D6" w:rsidP="004F42D6">
      <w:pPr>
        <w:pStyle w:val="FP"/>
        <w:keepNext/>
        <w:rPr>
          <w:i/>
          <w:iCs/>
          <w:lang w:eastAsia="en-US"/>
        </w:rPr>
      </w:pPr>
      <w:r w:rsidRPr="00C445E6">
        <w:rPr>
          <w:i/>
          <w:iCs/>
          <w:lang w:eastAsia="en-US"/>
        </w:rPr>
        <w:t>Stephen (Qualcomm) provides comments</w:t>
      </w:r>
    </w:p>
    <w:p w14:paraId="500EB0A3" w14:textId="77777777" w:rsidR="004F42D6" w:rsidRPr="00C445E6" w:rsidRDefault="004F42D6" w:rsidP="004F42D6">
      <w:pPr>
        <w:pStyle w:val="FP"/>
        <w:keepNext/>
        <w:rPr>
          <w:i/>
          <w:iCs/>
          <w:lang w:eastAsia="en-US"/>
        </w:rPr>
      </w:pPr>
      <w:r w:rsidRPr="00C445E6">
        <w:rPr>
          <w:i/>
          <w:iCs/>
          <w:lang w:eastAsia="en-US"/>
        </w:rPr>
        <w:t>Runze (Huawei) relies to Stephen, and suggest to approve r00.</w:t>
      </w:r>
    </w:p>
    <w:p w14:paraId="5E9B2B37" w14:textId="77777777" w:rsidR="004F42D6" w:rsidRPr="00C445E6" w:rsidRDefault="004F42D6" w:rsidP="004F42D6">
      <w:pPr>
        <w:pStyle w:val="FP"/>
        <w:keepNext/>
        <w:rPr>
          <w:i/>
          <w:iCs/>
          <w:lang w:eastAsia="en-US"/>
        </w:rPr>
      </w:pPr>
      <w:r w:rsidRPr="00C445E6">
        <w:rPr>
          <w:i/>
          <w:iCs/>
          <w:lang w:eastAsia="en-US"/>
        </w:rPr>
        <w:t>Leo (Deutsche Telekom) only can accept the LS when text updates proposed below are included, objects to the original version of the LS.</w:t>
      </w:r>
    </w:p>
    <w:p w14:paraId="01D5BA32" w14:textId="77777777" w:rsidR="004F42D6" w:rsidRPr="00C445E6" w:rsidRDefault="004F42D6" w:rsidP="004F42D6">
      <w:pPr>
        <w:pStyle w:val="FP"/>
        <w:keepNext/>
        <w:rPr>
          <w:i/>
          <w:iCs/>
          <w:lang w:eastAsia="en-US"/>
        </w:rPr>
      </w:pPr>
      <w:r w:rsidRPr="00C445E6">
        <w:rPr>
          <w:i/>
          <w:iCs/>
          <w:lang w:eastAsia="en-US"/>
        </w:rPr>
        <w:t>==== 4.X, 5.X, 6.X, 7.X, 8.X Final Deadline ====</w:t>
      </w:r>
    </w:p>
    <w:p w14:paraId="7F54C223" w14:textId="77777777" w:rsidR="004F42D6" w:rsidRPr="00C445E6" w:rsidRDefault="004F42D6" w:rsidP="004F42D6">
      <w:pPr>
        <w:pStyle w:val="FP"/>
        <w:keepNext/>
        <w:rPr>
          <w:i/>
          <w:iCs/>
          <w:lang w:eastAsia="en-US"/>
        </w:rPr>
      </w:pPr>
      <w:r w:rsidRPr="00C445E6">
        <w:rPr>
          <w:i/>
          <w:iCs/>
          <w:lang w:eastAsia="en-US"/>
        </w:rPr>
        <w:t>Runze (Huawei) provides r01, for CC#3 discussion.</w:t>
      </w:r>
    </w:p>
    <w:p w14:paraId="71A8BED6" w14:textId="77777777" w:rsidR="004F42D6" w:rsidRPr="00C445E6" w:rsidRDefault="004F42D6" w:rsidP="004F42D6">
      <w:pPr>
        <w:pStyle w:val="FP"/>
        <w:keepNext/>
        <w:rPr>
          <w:i/>
          <w:iCs/>
          <w:lang w:eastAsia="en-US"/>
        </w:rPr>
      </w:pPr>
      <w:r w:rsidRPr="00C445E6">
        <w:rPr>
          <w:i/>
          <w:iCs/>
          <w:lang w:eastAsia="en-US"/>
        </w:rPr>
        <w:t>Leo (Deutsche Telekom) provides comments on r01.</w:t>
      </w:r>
    </w:p>
    <w:p w14:paraId="71AE0DE7" w14:textId="77777777" w:rsidR="004F42D6" w:rsidRPr="00C445E6" w:rsidRDefault="004F42D6" w:rsidP="004F42D6">
      <w:pPr>
        <w:pStyle w:val="FP"/>
        <w:keepNext/>
        <w:rPr>
          <w:i/>
          <w:iCs/>
          <w:lang w:eastAsia="en-US"/>
        </w:rPr>
      </w:pPr>
    </w:p>
    <w:p w14:paraId="3D5841FE" w14:textId="77777777" w:rsidR="004F42D6" w:rsidRPr="00C445E6" w:rsidRDefault="004F42D6" w:rsidP="004F42D6">
      <w:pPr>
        <w:keepNext/>
        <w:rPr>
          <w:b/>
          <w:bCs/>
          <w:lang w:eastAsia="en-US"/>
        </w:rPr>
      </w:pPr>
      <w:r w:rsidRPr="00C445E6">
        <w:rPr>
          <w:b/>
          <w:bCs/>
          <w:lang w:eastAsia="en-US"/>
        </w:rPr>
        <w:t>Discussion and conclusion:</w:t>
      </w:r>
    </w:p>
    <w:p w14:paraId="7DE8767A" w14:textId="709B82DE" w:rsidR="004F42D6" w:rsidRPr="004F42D6" w:rsidRDefault="004F42D6" w:rsidP="004F42D6">
      <w:r>
        <w:rPr>
          <w:lang w:eastAsia="en-US"/>
        </w:rPr>
        <w:t xml:space="preserve">r02 was proposed. </w:t>
      </w:r>
      <w:r w:rsidRPr="00C445E6">
        <w:rPr>
          <w:color w:val="0000FF"/>
          <w:lang w:eastAsia="en-US"/>
        </w:rPr>
        <w:t>S2-2206744</w:t>
      </w:r>
      <w:r>
        <w:rPr>
          <w:color w:val="0000FF"/>
          <w:lang w:eastAsia="en-US"/>
        </w:rPr>
        <w:t>r01</w:t>
      </w:r>
      <w:r>
        <w:t xml:space="preserve"> was agreed and was revised to </w:t>
      </w:r>
      <w:r w:rsidRPr="004F42D6">
        <w:rPr>
          <w:color w:val="0000FF"/>
        </w:rPr>
        <w:t>S2-2207691</w:t>
      </w:r>
      <w:r>
        <w:t xml:space="preserve">, which was </w:t>
      </w:r>
      <w:r w:rsidRPr="00C3284B">
        <w:rPr>
          <w:color w:val="FF0000"/>
          <w:lang w:eastAsia="en-US"/>
        </w:rPr>
        <w:t>approved</w:t>
      </w:r>
      <w:r>
        <w:t xml:space="preserve">. The incoming LS in </w:t>
      </w:r>
      <w:r w:rsidRPr="004F42D6">
        <w:rPr>
          <w:color w:val="0000FF"/>
        </w:rPr>
        <w:t>S2-22054</w:t>
      </w:r>
      <w:r w:rsidR="00FE154D">
        <w:rPr>
          <w:color w:val="0000FF"/>
        </w:rPr>
        <w:t>23</w:t>
      </w:r>
      <w:r>
        <w:t xml:space="preserve"> was marked '</w:t>
      </w:r>
      <w:r w:rsidRPr="00554A0C">
        <w:rPr>
          <w:color w:val="0000FF"/>
        </w:rPr>
        <w:t>Replied to</w:t>
      </w:r>
      <w:r>
        <w:t>'.</w:t>
      </w:r>
    </w:p>
    <w:p w14:paraId="44A65220" w14:textId="77777777" w:rsidR="00FE154D" w:rsidRDefault="00FE154D" w:rsidP="00FE154D">
      <w:pPr>
        <w:rPr>
          <w:lang w:eastAsia="en-US"/>
        </w:rPr>
      </w:pPr>
    </w:p>
    <w:p w14:paraId="5A1611EB" w14:textId="0ECD2A4E" w:rsidR="004F42D6" w:rsidRPr="00FE154D" w:rsidRDefault="00FE154D" w:rsidP="004F42D6">
      <w:pPr>
        <w:rPr>
          <w:b/>
          <w:bCs/>
          <w:lang w:eastAsia="en-US"/>
        </w:rPr>
      </w:pPr>
      <w:r w:rsidRPr="00FE154D">
        <w:rPr>
          <w:b/>
          <w:bCs/>
          <w:lang w:eastAsia="en-US"/>
        </w:rPr>
        <w:t xml:space="preserve">The outgoing LS in </w:t>
      </w:r>
      <w:r w:rsidR="004F42D6" w:rsidRPr="00FE154D">
        <w:rPr>
          <w:b/>
          <w:bCs/>
          <w:color w:val="0000FF"/>
          <w:lang w:eastAsia="en-US"/>
        </w:rPr>
        <w:t>S2-2208091</w:t>
      </w:r>
      <w:r w:rsidR="004F42D6" w:rsidRPr="00FE154D">
        <w:rPr>
          <w:b/>
          <w:bCs/>
          <w:lang w:eastAsia="en-US"/>
        </w:rPr>
        <w:t xml:space="preserve"> </w:t>
      </w:r>
      <w:r w:rsidRPr="00FE154D">
        <w:rPr>
          <w:b/>
          <w:bCs/>
          <w:lang w:eastAsia="en-US"/>
        </w:rPr>
        <w:t xml:space="preserve">in incoming LS in </w:t>
      </w:r>
      <w:r w:rsidRPr="00FE154D">
        <w:rPr>
          <w:b/>
          <w:bCs/>
          <w:color w:val="0000FF"/>
          <w:lang w:eastAsia="en-US"/>
        </w:rPr>
        <w:t>S2-220547</w:t>
      </w:r>
      <w:r w:rsidR="00A308CD">
        <w:rPr>
          <w:b/>
          <w:bCs/>
          <w:color w:val="0000FF"/>
          <w:lang w:eastAsia="en-US"/>
        </w:rPr>
        <w:t>0</w:t>
      </w:r>
      <w:r w:rsidRPr="00FE154D">
        <w:rPr>
          <w:b/>
          <w:bCs/>
          <w:lang w:eastAsia="en-US"/>
        </w:rPr>
        <w:t xml:space="preserve"> were</w:t>
      </w:r>
      <w:r w:rsidR="004F42D6" w:rsidRPr="00FE154D">
        <w:rPr>
          <w:b/>
          <w:bCs/>
          <w:lang w:eastAsia="en-US"/>
        </w:rPr>
        <w:t xml:space="preserve"> </w:t>
      </w:r>
      <w:r w:rsidRPr="00FE154D">
        <w:rPr>
          <w:b/>
          <w:bCs/>
          <w:lang w:eastAsia="en-US"/>
        </w:rPr>
        <w:t>moved to AI 10.8.</w:t>
      </w:r>
    </w:p>
    <w:p w14:paraId="175AD92F" w14:textId="77777777" w:rsidR="00836ACD" w:rsidRDefault="00836ACD" w:rsidP="00C445E6">
      <w:pPr>
        <w:rPr>
          <w:lang w:eastAsia="en-US"/>
        </w:rPr>
      </w:pPr>
    </w:p>
    <w:p w14:paraId="758B68EE" w14:textId="77777777" w:rsidR="00FE154D" w:rsidRDefault="00FE154D" w:rsidP="00FE154D">
      <w:pPr>
        <w:keepNext/>
        <w:pBdr>
          <w:top w:val="single" w:sz="4" w:space="1" w:color="auto"/>
        </w:pBdr>
        <w:rPr>
          <w:lang w:eastAsia="en-US"/>
        </w:rPr>
      </w:pPr>
      <w:r w:rsidRPr="00C445E6">
        <w:rPr>
          <w:color w:val="0000FF"/>
          <w:lang w:eastAsia="en-US"/>
        </w:rPr>
        <w:t>S2-2205763</w:t>
      </w:r>
      <w:r>
        <w:rPr>
          <w:lang w:eastAsia="en-US"/>
        </w:rPr>
        <w:t xml:space="preserve"> (CR) 23.501 CR3676: Closing open issues on RAN slicing (Source: Qualcomm Incorporated)</w:t>
      </w:r>
    </w:p>
    <w:p w14:paraId="004572AB" w14:textId="77777777" w:rsidR="00FE154D" w:rsidRPr="00BD2BF5" w:rsidRDefault="00FE154D" w:rsidP="00FE154D">
      <w:pPr>
        <w:pStyle w:val="FP"/>
        <w:keepNext/>
        <w:rPr>
          <w:b/>
          <w:bCs/>
          <w:i/>
          <w:iCs/>
          <w:lang w:eastAsia="en-US"/>
        </w:rPr>
      </w:pPr>
      <w:r w:rsidRPr="00BD2BF5">
        <w:rPr>
          <w:b/>
          <w:bCs/>
          <w:i/>
          <w:iCs/>
          <w:lang w:eastAsia="en-US"/>
        </w:rPr>
        <w:t>e-mail comments:</w:t>
      </w:r>
    </w:p>
    <w:p w14:paraId="034CB582" w14:textId="77777777" w:rsidR="00FE154D" w:rsidRPr="00C445E6" w:rsidRDefault="00FE154D" w:rsidP="00FE154D">
      <w:pPr>
        <w:pStyle w:val="FP"/>
        <w:keepNext/>
        <w:rPr>
          <w:i/>
          <w:iCs/>
          <w:lang w:eastAsia="en-US"/>
        </w:rPr>
      </w:pPr>
      <w:r w:rsidRPr="00C445E6">
        <w:rPr>
          <w:i/>
          <w:iCs/>
          <w:lang w:eastAsia="en-US"/>
        </w:rPr>
        <w:t>Haiyang (Huawei) comments and suggests to use this paper as baseline for RAN slicing open issues</w:t>
      </w:r>
    </w:p>
    <w:p w14:paraId="30DBF639" w14:textId="77777777" w:rsidR="00FE154D" w:rsidRPr="00C445E6" w:rsidRDefault="00FE154D" w:rsidP="00FE154D">
      <w:pPr>
        <w:pStyle w:val="FP"/>
        <w:keepNext/>
        <w:rPr>
          <w:i/>
          <w:iCs/>
          <w:lang w:eastAsia="en-US"/>
        </w:rPr>
      </w:pPr>
      <w:r w:rsidRPr="00C445E6">
        <w:rPr>
          <w:i/>
          <w:iCs/>
          <w:lang w:eastAsia="en-US"/>
        </w:rPr>
        <w:t>Peter Hedman (Ericsson) provides comments</w:t>
      </w:r>
    </w:p>
    <w:p w14:paraId="0181C131" w14:textId="77777777" w:rsidR="00FE154D" w:rsidRPr="00C445E6" w:rsidRDefault="00FE154D" w:rsidP="00FE154D">
      <w:pPr>
        <w:pStyle w:val="FP"/>
        <w:keepNext/>
        <w:rPr>
          <w:i/>
          <w:iCs/>
          <w:lang w:eastAsia="en-US"/>
        </w:rPr>
      </w:pPr>
      <w:r w:rsidRPr="00C445E6">
        <w:rPr>
          <w:i/>
          <w:iCs/>
          <w:lang w:eastAsia="en-US"/>
        </w:rPr>
        <w:t>Jinguo(ZTE) provides comments</w:t>
      </w:r>
    </w:p>
    <w:p w14:paraId="69DD15E1" w14:textId="77777777" w:rsidR="00FE154D" w:rsidRPr="00C445E6" w:rsidRDefault="00FE154D" w:rsidP="00FE154D">
      <w:pPr>
        <w:pStyle w:val="FP"/>
        <w:keepNext/>
        <w:rPr>
          <w:i/>
          <w:iCs/>
          <w:lang w:eastAsia="en-US"/>
        </w:rPr>
      </w:pPr>
      <w:r w:rsidRPr="00C445E6">
        <w:rPr>
          <w:i/>
          <w:iCs/>
          <w:lang w:eastAsia="en-US"/>
        </w:rPr>
        <w:t>Haris(Qualcomm) comments</w:t>
      </w:r>
    </w:p>
    <w:p w14:paraId="619D4D37" w14:textId="77777777" w:rsidR="00FE154D" w:rsidRPr="00C445E6" w:rsidRDefault="00FE154D" w:rsidP="00FE154D">
      <w:pPr>
        <w:pStyle w:val="FP"/>
        <w:keepNext/>
        <w:rPr>
          <w:i/>
          <w:iCs/>
          <w:lang w:eastAsia="en-US"/>
        </w:rPr>
      </w:pPr>
      <w:r w:rsidRPr="00C445E6">
        <w:rPr>
          <w:i/>
          <w:iCs/>
          <w:lang w:eastAsia="en-US"/>
        </w:rPr>
        <w:t>alessio(Nokia) comments</w:t>
      </w:r>
    </w:p>
    <w:p w14:paraId="6AA816F6" w14:textId="77777777" w:rsidR="00FE154D" w:rsidRPr="00C445E6" w:rsidRDefault="00FE154D" w:rsidP="00FE154D">
      <w:pPr>
        <w:pStyle w:val="FP"/>
        <w:keepNext/>
        <w:rPr>
          <w:i/>
          <w:iCs/>
          <w:lang w:eastAsia="en-US"/>
        </w:rPr>
      </w:pPr>
      <w:r w:rsidRPr="00C445E6">
        <w:rPr>
          <w:i/>
          <w:iCs/>
          <w:lang w:eastAsia="en-US"/>
        </w:rPr>
        <w:t>Haris(Qualcomm) responds</w:t>
      </w:r>
    </w:p>
    <w:p w14:paraId="4D85CF5B" w14:textId="77777777" w:rsidR="00FE154D" w:rsidRPr="00C445E6" w:rsidRDefault="00FE154D" w:rsidP="00FE154D">
      <w:pPr>
        <w:pStyle w:val="FP"/>
        <w:keepNext/>
        <w:rPr>
          <w:i/>
          <w:iCs/>
          <w:lang w:eastAsia="en-US"/>
        </w:rPr>
      </w:pPr>
      <w:r w:rsidRPr="00C445E6">
        <w:rPr>
          <w:i/>
          <w:iCs/>
          <w:lang w:eastAsia="en-US"/>
        </w:rPr>
        <w:t>Jinguo(ZTE) provides r01</w:t>
      </w:r>
    </w:p>
    <w:p w14:paraId="2170B6CB" w14:textId="77777777" w:rsidR="00FE154D" w:rsidRPr="00C445E6" w:rsidRDefault="00FE154D" w:rsidP="00FE154D">
      <w:pPr>
        <w:pStyle w:val="FP"/>
        <w:keepNext/>
        <w:rPr>
          <w:i/>
          <w:iCs/>
          <w:lang w:eastAsia="en-US"/>
        </w:rPr>
      </w:pPr>
      <w:r w:rsidRPr="00C445E6">
        <w:rPr>
          <w:i/>
          <w:iCs/>
          <w:lang w:eastAsia="en-US"/>
        </w:rPr>
        <w:t>alessio(nokia) provides comments</w:t>
      </w:r>
    </w:p>
    <w:p w14:paraId="7C215053" w14:textId="77777777" w:rsidR="00FE154D" w:rsidRPr="00C445E6" w:rsidRDefault="00FE154D" w:rsidP="00FE154D">
      <w:pPr>
        <w:pStyle w:val="FP"/>
        <w:keepNext/>
        <w:rPr>
          <w:i/>
          <w:iCs/>
          <w:lang w:eastAsia="en-US"/>
        </w:rPr>
      </w:pPr>
      <w:r w:rsidRPr="00C445E6">
        <w:rPr>
          <w:i/>
          <w:iCs/>
          <w:lang w:eastAsia="en-US"/>
        </w:rPr>
        <w:t>Dieter (Deutsche Telekom) provides comments</w:t>
      </w:r>
    </w:p>
    <w:p w14:paraId="25138467" w14:textId="77777777" w:rsidR="00FE154D" w:rsidRPr="00C445E6" w:rsidRDefault="00FE154D" w:rsidP="00FE154D">
      <w:pPr>
        <w:pStyle w:val="FP"/>
        <w:keepNext/>
        <w:rPr>
          <w:i/>
          <w:iCs/>
          <w:lang w:eastAsia="en-US"/>
        </w:rPr>
      </w:pPr>
      <w:r w:rsidRPr="00C445E6">
        <w:rPr>
          <w:i/>
          <w:iCs/>
          <w:lang w:eastAsia="en-US"/>
        </w:rPr>
        <w:t>Peter Hedman (Ericsson) provides reply on no need for referencing MAC spec</w:t>
      </w:r>
    </w:p>
    <w:p w14:paraId="78CB2DD2" w14:textId="77777777" w:rsidR="00FE154D" w:rsidRPr="00C445E6" w:rsidRDefault="00FE154D" w:rsidP="00FE154D">
      <w:pPr>
        <w:pStyle w:val="FP"/>
        <w:keepNext/>
        <w:rPr>
          <w:i/>
          <w:iCs/>
          <w:lang w:eastAsia="en-US"/>
        </w:rPr>
      </w:pPr>
      <w:r w:rsidRPr="00C445E6">
        <w:rPr>
          <w:i/>
          <w:iCs/>
          <w:lang w:eastAsia="en-US"/>
        </w:rPr>
        <w:t>Peter Hedman (Ericsson) provides reply to the question on equal NSAG priority</w:t>
      </w:r>
    </w:p>
    <w:p w14:paraId="25A9B94B" w14:textId="77777777" w:rsidR="00FE154D" w:rsidRPr="00C445E6" w:rsidRDefault="00FE154D" w:rsidP="00FE154D">
      <w:pPr>
        <w:pStyle w:val="FP"/>
        <w:keepNext/>
        <w:rPr>
          <w:i/>
          <w:iCs/>
          <w:lang w:eastAsia="en-US"/>
        </w:rPr>
      </w:pPr>
      <w:r w:rsidRPr="00C445E6">
        <w:rPr>
          <w:i/>
          <w:iCs/>
          <w:lang w:eastAsia="en-US"/>
        </w:rPr>
        <w:t>Peter Hedman (Ericsson) provides r02</w:t>
      </w:r>
    </w:p>
    <w:p w14:paraId="7B362A37" w14:textId="77777777" w:rsidR="00FE154D" w:rsidRPr="00C445E6" w:rsidRDefault="00FE154D" w:rsidP="00FE154D">
      <w:pPr>
        <w:pStyle w:val="FP"/>
        <w:keepNext/>
        <w:rPr>
          <w:i/>
          <w:iCs/>
          <w:lang w:eastAsia="en-US"/>
        </w:rPr>
      </w:pPr>
      <w:r w:rsidRPr="00C445E6">
        <w:rPr>
          <w:i/>
          <w:iCs/>
          <w:lang w:eastAsia="en-US"/>
        </w:rPr>
        <w:t>alessio (Nokia) objects to r02 as it is even less agreeable than any other paper submitted to this meeting as it makes RACH behaviour totally opaque to SA2 without a indication of the logic .</w:t>
      </w:r>
    </w:p>
    <w:p w14:paraId="67FE741E" w14:textId="77777777" w:rsidR="00FE154D" w:rsidRPr="00C445E6" w:rsidRDefault="00FE154D" w:rsidP="00FE154D">
      <w:pPr>
        <w:pStyle w:val="FP"/>
        <w:keepNext/>
        <w:rPr>
          <w:i/>
          <w:iCs/>
          <w:lang w:eastAsia="en-US"/>
        </w:rPr>
      </w:pPr>
      <w:r w:rsidRPr="00C445E6">
        <w:rPr>
          <w:i/>
          <w:iCs/>
          <w:lang w:eastAsia="en-US"/>
        </w:rPr>
        <w:t>Haiyang (Huawei) provides r02 based on r01</w:t>
      </w:r>
    </w:p>
    <w:p w14:paraId="27B991B8" w14:textId="77777777" w:rsidR="00FE154D" w:rsidRPr="00C445E6" w:rsidRDefault="00FE154D" w:rsidP="00FE154D">
      <w:pPr>
        <w:pStyle w:val="FP"/>
        <w:keepNext/>
        <w:rPr>
          <w:i/>
          <w:iCs/>
          <w:lang w:eastAsia="en-US"/>
        </w:rPr>
      </w:pPr>
      <w:r w:rsidRPr="00C445E6">
        <w:rPr>
          <w:i/>
          <w:iCs/>
          <w:lang w:eastAsia="en-US"/>
        </w:rPr>
        <w:t>Alessio(Nokia) comments this is the second r02. anyhow r01 also its not ok for us.</w:t>
      </w:r>
    </w:p>
    <w:p w14:paraId="15180C20" w14:textId="77777777" w:rsidR="00FE154D" w:rsidRPr="00C445E6" w:rsidRDefault="00FE154D" w:rsidP="00FE154D">
      <w:pPr>
        <w:pStyle w:val="FP"/>
        <w:keepNext/>
        <w:rPr>
          <w:i/>
          <w:iCs/>
          <w:lang w:eastAsia="en-US"/>
        </w:rPr>
      </w:pPr>
      <w:r w:rsidRPr="00C445E6">
        <w:rPr>
          <w:i/>
          <w:iCs/>
          <w:lang w:eastAsia="en-US"/>
        </w:rPr>
        <w:t>Haris(Qualcomm) responds on referencing the MAC spec</w:t>
      </w:r>
    </w:p>
    <w:p w14:paraId="5695D7A7" w14:textId="77777777" w:rsidR="00FE154D" w:rsidRPr="00C445E6" w:rsidRDefault="00FE154D" w:rsidP="00FE154D">
      <w:pPr>
        <w:pStyle w:val="FP"/>
        <w:keepNext/>
        <w:rPr>
          <w:i/>
          <w:iCs/>
          <w:lang w:eastAsia="en-US"/>
        </w:rPr>
      </w:pPr>
      <w:r w:rsidRPr="00C445E6">
        <w:rPr>
          <w:i/>
          <w:iCs/>
          <w:lang w:eastAsia="en-US"/>
        </w:rPr>
        <w:t>Jinguo(ZTE) provides r04</w:t>
      </w:r>
    </w:p>
    <w:p w14:paraId="4D7F0C11" w14:textId="77777777" w:rsidR="00FE154D" w:rsidRPr="00C445E6" w:rsidRDefault="00FE154D" w:rsidP="00FE154D">
      <w:pPr>
        <w:pStyle w:val="FP"/>
        <w:keepNext/>
        <w:rPr>
          <w:i/>
          <w:iCs/>
          <w:lang w:eastAsia="en-US"/>
        </w:rPr>
      </w:pPr>
      <w:r w:rsidRPr="00C445E6">
        <w:rPr>
          <w:i/>
          <w:iCs/>
          <w:lang w:eastAsia="en-US"/>
        </w:rPr>
        <w:t>Alessio(Nokia) objects to this CR r03 as like r02 and r01 do not define how the priority is set (in a vendor independent way) and a testable RACH configuration behaviour for the UE (which instead many of the papers coming into the meeting did, so this a worse version of any input paper).</w:t>
      </w:r>
    </w:p>
    <w:p w14:paraId="1DFEBF52" w14:textId="77777777" w:rsidR="00FE154D" w:rsidRPr="00C445E6" w:rsidRDefault="00FE154D" w:rsidP="00FE154D">
      <w:pPr>
        <w:pStyle w:val="FP"/>
        <w:keepNext/>
        <w:rPr>
          <w:i/>
          <w:iCs/>
          <w:lang w:eastAsia="en-US"/>
        </w:rPr>
      </w:pPr>
      <w:r w:rsidRPr="00C445E6">
        <w:rPr>
          <w:i/>
          <w:iCs/>
          <w:lang w:eastAsia="en-US"/>
        </w:rPr>
        <w:t>Haiyang (Huawei) provides r03 (r02 was provided)</w:t>
      </w:r>
    </w:p>
    <w:p w14:paraId="50FE69C8" w14:textId="77777777" w:rsidR="00FE154D" w:rsidRPr="00C445E6" w:rsidRDefault="00FE154D" w:rsidP="00FE154D">
      <w:pPr>
        <w:pStyle w:val="FP"/>
        <w:keepNext/>
        <w:rPr>
          <w:i/>
          <w:iCs/>
          <w:lang w:eastAsia="en-US"/>
        </w:rPr>
      </w:pPr>
      <w:r w:rsidRPr="00C445E6">
        <w:rPr>
          <w:i/>
          <w:iCs/>
          <w:lang w:eastAsia="en-US"/>
        </w:rPr>
        <w:t>Dongeun (Samsung) comments and object to the original version</w:t>
      </w:r>
    </w:p>
    <w:p w14:paraId="4B2CF1F3" w14:textId="77777777" w:rsidR="00FE154D" w:rsidRPr="00C445E6" w:rsidRDefault="00FE154D" w:rsidP="00FE154D">
      <w:pPr>
        <w:pStyle w:val="FP"/>
        <w:keepNext/>
        <w:rPr>
          <w:i/>
          <w:iCs/>
          <w:lang w:eastAsia="en-US"/>
        </w:rPr>
      </w:pPr>
      <w:r w:rsidRPr="00C445E6">
        <w:rPr>
          <w:i/>
          <w:iCs/>
          <w:lang w:eastAsia="en-US"/>
        </w:rPr>
        <w:t>Peter Hedman (Ericsson) provides comments to off-line comments</w:t>
      </w:r>
    </w:p>
    <w:p w14:paraId="164ADE62" w14:textId="77777777" w:rsidR="00FE154D" w:rsidRPr="00C445E6" w:rsidRDefault="00FE154D" w:rsidP="00FE154D">
      <w:pPr>
        <w:pStyle w:val="FP"/>
        <w:keepNext/>
        <w:rPr>
          <w:i/>
          <w:iCs/>
          <w:lang w:eastAsia="en-US"/>
        </w:rPr>
      </w:pPr>
      <w:r w:rsidRPr="00C445E6">
        <w:rPr>
          <w:i/>
          <w:iCs/>
          <w:lang w:eastAsia="en-US"/>
        </w:rPr>
        <w:t>Peter Hedman (Ericsson) provides reply that there is no issue with SA2 referencing 38.331 that in turn reference 38.321.</w:t>
      </w:r>
    </w:p>
    <w:p w14:paraId="514206AE" w14:textId="77777777" w:rsidR="00FE154D" w:rsidRPr="00C445E6" w:rsidRDefault="00FE154D" w:rsidP="00FE154D">
      <w:pPr>
        <w:pStyle w:val="FP"/>
        <w:keepNext/>
        <w:rPr>
          <w:i/>
          <w:iCs/>
          <w:lang w:eastAsia="en-US"/>
        </w:rPr>
      </w:pPr>
      <w:r w:rsidRPr="00C445E6">
        <w:rPr>
          <w:i/>
          <w:iCs/>
          <w:lang w:eastAsia="en-US"/>
        </w:rPr>
        <w:t>Peter Hedman (Ericsson) provides r05</w:t>
      </w:r>
    </w:p>
    <w:p w14:paraId="6D071A13" w14:textId="77777777" w:rsidR="00FE154D" w:rsidRPr="00C445E6" w:rsidRDefault="00FE154D" w:rsidP="00FE154D">
      <w:pPr>
        <w:pStyle w:val="FP"/>
        <w:keepNext/>
        <w:rPr>
          <w:i/>
          <w:iCs/>
          <w:lang w:eastAsia="en-US"/>
        </w:rPr>
      </w:pPr>
      <w:r w:rsidRPr="00C445E6">
        <w:rPr>
          <w:i/>
          <w:iCs/>
          <w:lang w:eastAsia="en-US"/>
        </w:rPr>
        <w:t>Alessio(Nokia) objects to all revisions and focus discussion on 6638</w:t>
      </w:r>
    </w:p>
    <w:p w14:paraId="44803513" w14:textId="77777777" w:rsidR="00FE154D" w:rsidRPr="00C445E6" w:rsidRDefault="00FE154D" w:rsidP="00FE154D">
      <w:pPr>
        <w:pStyle w:val="FP"/>
        <w:keepNext/>
        <w:rPr>
          <w:i/>
          <w:iCs/>
          <w:lang w:eastAsia="en-US"/>
        </w:rPr>
      </w:pPr>
      <w:r w:rsidRPr="00C445E6">
        <w:rPr>
          <w:i/>
          <w:iCs/>
          <w:lang w:eastAsia="en-US"/>
        </w:rPr>
        <w:t>Dan(China Mobile) suggest the discussion on this paper.Would like to remind that based on chairman's suggestion, the comment for 'objects all revisions' is not allowed or acceptable statement,Since you have never seen the future revision yet</w:t>
      </w:r>
    </w:p>
    <w:p w14:paraId="05810295" w14:textId="77777777" w:rsidR="00FE154D" w:rsidRPr="00C445E6" w:rsidRDefault="00FE154D" w:rsidP="00FE154D">
      <w:pPr>
        <w:pStyle w:val="FP"/>
        <w:keepNext/>
        <w:rPr>
          <w:i/>
          <w:iCs/>
          <w:lang w:eastAsia="en-US"/>
        </w:rPr>
      </w:pPr>
      <w:r w:rsidRPr="00C445E6">
        <w:rPr>
          <w:i/>
          <w:iCs/>
          <w:lang w:eastAsia="en-US"/>
        </w:rPr>
        <w:t>Alessio(Nokia ) objects to all past revisions so far</w:t>
      </w:r>
    </w:p>
    <w:p w14:paraId="414CB817" w14:textId="77777777" w:rsidR="00FE154D" w:rsidRPr="00C445E6" w:rsidRDefault="00FE154D" w:rsidP="00FE154D">
      <w:pPr>
        <w:pStyle w:val="FP"/>
        <w:keepNext/>
        <w:rPr>
          <w:i/>
          <w:iCs/>
          <w:lang w:eastAsia="en-US"/>
        </w:rPr>
      </w:pPr>
      <w:r w:rsidRPr="00C445E6">
        <w:rPr>
          <w:i/>
          <w:iCs/>
          <w:lang w:eastAsia="en-US"/>
        </w:rPr>
        <w:t>Peter Hedman (Ericsson) provides r06</w:t>
      </w:r>
    </w:p>
    <w:p w14:paraId="373F1968" w14:textId="77777777" w:rsidR="00FE154D" w:rsidRPr="00C445E6" w:rsidRDefault="00FE154D" w:rsidP="00FE154D">
      <w:pPr>
        <w:pStyle w:val="FP"/>
        <w:keepNext/>
        <w:rPr>
          <w:i/>
          <w:iCs/>
          <w:lang w:eastAsia="en-US"/>
        </w:rPr>
      </w:pPr>
      <w:r w:rsidRPr="00C445E6">
        <w:rPr>
          <w:i/>
          <w:iCs/>
          <w:lang w:eastAsia="en-US"/>
        </w:rPr>
        <w:t>Jinguo(ZTE) provides comments on r06</w:t>
      </w:r>
    </w:p>
    <w:p w14:paraId="0ABE7676" w14:textId="77777777" w:rsidR="00FE154D" w:rsidRPr="00C445E6" w:rsidRDefault="00FE154D" w:rsidP="00FE154D">
      <w:pPr>
        <w:pStyle w:val="FP"/>
        <w:keepNext/>
        <w:rPr>
          <w:i/>
          <w:iCs/>
          <w:lang w:eastAsia="en-US"/>
        </w:rPr>
      </w:pPr>
      <w:r w:rsidRPr="00C445E6">
        <w:rPr>
          <w:i/>
          <w:iCs/>
          <w:lang w:eastAsia="en-US"/>
        </w:rPr>
        <w:t>==== 4.X, 5.X, 6.X, 7.X, 8.X Revisions Deadline ====</w:t>
      </w:r>
    </w:p>
    <w:p w14:paraId="47D351E0" w14:textId="77777777" w:rsidR="00FE154D" w:rsidRPr="00C445E6" w:rsidRDefault="00FE154D" w:rsidP="00FE154D">
      <w:pPr>
        <w:pStyle w:val="FP"/>
        <w:keepNext/>
        <w:rPr>
          <w:i/>
          <w:iCs/>
          <w:lang w:eastAsia="en-US"/>
        </w:rPr>
      </w:pPr>
      <w:r w:rsidRPr="00C445E6">
        <w:rPr>
          <w:i/>
          <w:iCs/>
          <w:lang w:eastAsia="en-US"/>
        </w:rPr>
        <w:t>Jinguo(ZTE) suggest to go for r05 then</w:t>
      </w:r>
    </w:p>
    <w:p w14:paraId="10F8E362" w14:textId="77777777" w:rsidR="00FE154D" w:rsidRPr="00C445E6" w:rsidRDefault="00FE154D" w:rsidP="00FE154D">
      <w:pPr>
        <w:pStyle w:val="FP"/>
        <w:keepNext/>
        <w:rPr>
          <w:i/>
          <w:iCs/>
          <w:lang w:eastAsia="en-US"/>
        </w:rPr>
      </w:pPr>
      <w:r w:rsidRPr="00C445E6">
        <w:rPr>
          <w:i/>
          <w:iCs/>
          <w:lang w:eastAsia="en-US"/>
        </w:rPr>
        <w:t>Peter Hedman (Ericsson) provides comments and ok with r06, r05</w:t>
      </w:r>
    </w:p>
    <w:p w14:paraId="3737D462" w14:textId="77777777" w:rsidR="00FE154D" w:rsidRPr="00C445E6" w:rsidRDefault="00FE154D" w:rsidP="00FE154D">
      <w:pPr>
        <w:pStyle w:val="FP"/>
        <w:keepNext/>
        <w:rPr>
          <w:i/>
          <w:iCs/>
          <w:lang w:eastAsia="en-US"/>
        </w:rPr>
      </w:pPr>
      <w:r w:rsidRPr="00C445E6">
        <w:rPr>
          <w:i/>
          <w:iCs/>
          <w:lang w:eastAsia="en-US"/>
        </w:rPr>
        <w:t xml:space="preserve">Alessio(nokia) requests discussion of this topic in CC#2 to finalize this effort. Notes that any Network based setting of NSAG priority will complicate the configuration of NSAGs in RAN (and require more NSAGs - hence larger SIBs - as uniform priority mean no single UE will be allowed to have in same NSAG S-NSSAIs with different importance to the use </w:t>
      </w:r>
      <w:r w:rsidRPr="00C445E6">
        <w:rPr>
          <w:i/>
          <w:iCs/>
          <w:lang w:eastAsia="en-US"/>
        </w:rPr>
        <w:lastRenderedPageBreak/>
        <w:t>case), and will not allow for any per UE policy without the roaming unfriendly per IMSI range settings (which we could avoid if we do subscription based approach).</w:t>
      </w:r>
    </w:p>
    <w:p w14:paraId="73DB8CC3" w14:textId="77777777" w:rsidR="00FE154D" w:rsidRPr="00C445E6" w:rsidRDefault="00FE154D" w:rsidP="00FE154D">
      <w:pPr>
        <w:pStyle w:val="FP"/>
        <w:keepNext/>
        <w:rPr>
          <w:i/>
          <w:iCs/>
          <w:lang w:eastAsia="en-US"/>
        </w:rPr>
      </w:pPr>
      <w:r w:rsidRPr="00C445E6">
        <w:rPr>
          <w:i/>
          <w:iCs/>
          <w:lang w:eastAsia="en-US"/>
        </w:rPr>
        <w:t>Alessio(Nokia) objects to r05 (and all other revisions). r05 in particular has no testable description of RACH configuration and is a step backwards wrt any submitted ddocument</w:t>
      </w:r>
    </w:p>
    <w:p w14:paraId="48B41AE3" w14:textId="77777777" w:rsidR="00FE154D" w:rsidRPr="00C445E6" w:rsidRDefault="00FE154D" w:rsidP="00FE154D">
      <w:pPr>
        <w:pStyle w:val="FP"/>
        <w:keepNext/>
        <w:rPr>
          <w:i/>
          <w:iCs/>
          <w:lang w:eastAsia="en-US"/>
        </w:rPr>
      </w:pPr>
      <w:r w:rsidRPr="00C445E6">
        <w:rPr>
          <w:i/>
          <w:iCs/>
          <w:lang w:eastAsia="en-US"/>
        </w:rPr>
        <w:t>Haris(Qualcomm) responds and reiterates earlier comment</w:t>
      </w:r>
    </w:p>
    <w:p w14:paraId="40784EA8" w14:textId="77777777" w:rsidR="00FE154D" w:rsidRPr="00C445E6" w:rsidRDefault="00FE154D" w:rsidP="00FE154D">
      <w:pPr>
        <w:pStyle w:val="FP"/>
        <w:keepNext/>
        <w:rPr>
          <w:i/>
          <w:iCs/>
          <w:lang w:eastAsia="en-US"/>
        </w:rPr>
      </w:pPr>
      <w:r w:rsidRPr="00C445E6">
        <w:rPr>
          <w:i/>
          <w:iCs/>
          <w:lang w:eastAsia="en-US"/>
        </w:rPr>
        <w:t>alessio(Nokia) provides additional requests for update</w:t>
      </w:r>
    </w:p>
    <w:p w14:paraId="626E54DA" w14:textId="77777777" w:rsidR="00FE154D" w:rsidRPr="00C445E6" w:rsidRDefault="00FE154D" w:rsidP="00FE154D">
      <w:pPr>
        <w:pStyle w:val="FP"/>
        <w:keepNext/>
        <w:rPr>
          <w:i/>
          <w:iCs/>
          <w:lang w:eastAsia="en-US"/>
        </w:rPr>
      </w:pPr>
      <w:r w:rsidRPr="00C445E6">
        <w:rPr>
          <w:i/>
          <w:iCs/>
          <w:lang w:eastAsia="en-US"/>
        </w:rPr>
        <w:t>Jinguo(ZTE) provides new revision based on suggestion at CC#2</w:t>
      </w:r>
    </w:p>
    <w:p w14:paraId="3DBA1686" w14:textId="77777777" w:rsidR="00FE154D" w:rsidRPr="00C445E6" w:rsidRDefault="00FE154D" w:rsidP="00FE154D">
      <w:pPr>
        <w:pStyle w:val="FP"/>
        <w:keepNext/>
        <w:rPr>
          <w:i/>
          <w:iCs/>
          <w:lang w:eastAsia="en-US"/>
        </w:rPr>
      </w:pPr>
      <w:r w:rsidRPr="00C445E6">
        <w:rPr>
          <w:i/>
          <w:iCs/>
          <w:lang w:eastAsia="en-US"/>
        </w:rPr>
        <w:t>==== 4.X, 5.X, 6.X, 7.X, 8.X Final Deadline ====</w:t>
      </w:r>
    </w:p>
    <w:p w14:paraId="26FED8AA" w14:textId="77777777" w:rsidR="00FE154D" w:rsidRPr="00C445E6" w:rsidRDefault="00FE154D" w:rsidP="00FE154D">
      <w:pPr>
        <w:pStyle w:val="FP"/>
        <w:keepNext/>
        <w:rPr>
          <w:i/>
          <w:iCs/>
          <w:lang w:eastAsia="en-US"/>
        </w:rPr>
      </w:pPr>
      <w:r w:rsidRPr="00C445E6">
        <w:rPr>
          <w:i/>
          <w:iCs/>
          <w:lang w:eastAsia="en-US"/>
        </w:rPr>
        <w:t>Peter Hedman (Ericsson) provides comments and suggests to clarify SNPNs can also use the feature</w:t>
      </w:r>
    </w:p>
    <w:p w14:paraId="19CABE43" w14:textId="77777777" w:rsidR="00FE154D" w:rsidRPr="00C445E6" w:rsidRDefault="00FE154D" w:rsidP="00FE154D">
      <w:pPr>
        <w:pStyle w:val="FP"/>
        <w:keepNext/>
        <w:rPr>
          <w:i/>
          <w:iCs/>
          <w:lang w:eastAsia="en-US"/>
        </w:rPr>
      </w:pPr>
      <w:r w:rsidRPr="00C445E6">
        <w:rPr>
          <w:i/>
          <w:iCs/>
          <w:lang w:eastAsia="en-US"/>
        </w:rPr>
        <w:t>Alessio(Nokia) provides notes that need to make aware the operators of constraints of this solution</w:t>
      </w:r>
    </w:p>
    <w:p w14:paraId="11F1D547" w14:textId="77777777" w:rsidR="00FE154D" w:rsidRPr="00C445E6" w:rsidRDefault="00FE154D" w:rsidP="00FE154D">
      <w:pPr>
        <w:pStyle w:val="FP"/>
        <w:keepNext/>
        <w:rPr>
          <w:i/>
          <w:iCs/>
          <w:lang w:eastAsia="en-US"/>
        </w:rPr>
      </w:pPr>
    </w:p>
    <w:p w14:paraId="058FBC78" w14:textId="77777777" w:rsidR="00FE154D" w:rsidRPr="00C445E6" w:rsidRDefault="00FE154D" w:rsidP="00FE154D">
      <w:pPr>
        <w:keepNext/>
        <w:rPr>
          <w:b/>
          <w:bCs/>
          <w:lang w:eastAsia="en-US"/>
        </w:rPr>
      </w:pPr>
      <w:r w:rsidRPr="00C445E6">
        <w:rPr>
          <w:b/>
          <w:bCs/>
          <w:lang w:eastAsia="en-US"/>
        </w:rPr>
        <w:t>Discussion and conclusion:</w:t>
      </w:r>
    </w:p>
    <w:p w14:paraId="429955ED" w14:textId="767D351C" w:rsidR="00FE154D" w:rsidRDefault="00FE154D" w:rsidP="00FE154D">
      <w:pPr>
        <w:rPr>
          <w:lang w:eastAsia="en-US"/>
        </w:rPr>
      </w:pPr>
      <w:r>
        <w:rPr>
          <w:lang w:eastAsia="en-US"/>
        </w:rPr>
        <w:t xml:space="preserve">r08 was proposed. Nokia asked whether any positions had changed since the previous discussions of this CR. Ericsson did not see an immediate need to enhance this Feature, </w:t>
      </w:r>
      <w:r w:rsidR="00D11D7A">
        <w:rPr>
          <w:lang w:eastAsia="en-US"/>
        </w:rPr>
        <w:t xml:space="preserve">unless there is a need to identify each UE uniquely. Nokia objected to this CR and asked why the notes were deleted. r08 was agreed and revised to </w:t>
      </w:r>
      <w:r w:rsidR="00D11D7A" w:rsidRPr="00D11D7A">
        <w:rPr>
          <w:color w:val="0000FF"/>
          <w:lang w:eastAsia="en-US"/>
        </w:rPr>
        <w:t>S2-2207692</w:t>
      </w:r>
      <w:r w:rsidR="00D11D7A">
        <w:rPr>
          <w:lang w:eastAsia="en-US"/>
        </w:rPr>
        <w:t xml:space="preserve">, which was </w:t>
      </w:r>
      <w:r w:rsidR="00D11D7A" w:rsidRPr="00D11D7A">
        <w:rPr>
          <w:color w:val="FF0000"/>
          <w:lang w:eastAsia="en-US"/>
        </w:rPr>
        <w:t>approved</w:t>
      </w:r>
      <w:r w:rsidR="00D11D7A">
        <w:rPr>
          <w:lang w:eastAsia="en-US"/>
        </w:rPr>
        <w:t>. Qualcomm asked any companies which wish to co-sign this CR to let them know before upload.</w:t>
      </w:r>
    </w:p>
    <w:p w14:paraId="3C6B722D" w14:textId="2C326AA2" w:rsidR="00D11D7A" w:rsidRPr="002B3038" w:rsidRDefault="00D11D7A" w:rsidP="00FE154D">
      <w:pPr>
        <w:rPr>
          <w:color w:val="FF0000"/>
          <w:lang w:eastAsia="en-US"/>
        </w:rPr>
      </w:pPr>
      <w:r w:rsidRPr="002B3038">
        <w:rPr>
          <w:color w:val="FF0000"/>
          <w:lang w:eastAsia="en-US"/>
        </w:rPr>
        <w:t xml:space="preserve">Nokia asked for </w:t>
      </w:r>
      <w:r w:rsidR="00554A0C" w:rsidRPr="002B3038">
        <w:rPr>
          <w:color w:val="FF0000"/>
          <w:lang w:eastAsia="en-US"/>
        </w:rPr>
        <w:t>their</w:t>
      </w:r>
      <w:r w:rsidRPr="002B3038">
        <w:rPr>
          <w:color w:val="FF0000"/>
          <w:lang w:eastAsia="en-US"/>
        </w:rPr>
        <w:t xml:space="preserve"> concerns with this CR to be recorded:</w:t>
      </w:r>
    </w:p>
    <w:p w14:paraId="71FDC441" w14:textId="77777777" w:rsidR="002B3038" w:rsidRPr="002B3038" w:rsidRDefault="002B3038" w:rsidP="002B3038">
      <w:pPr>
        <w:rPr>
          <w:i/>
          <w:iCs/>
          <w:color w:val="FF0000"/>
        </w:rPr>
      </w:pPr>
      <w:r w:rsidRPr="002B3038">
        <w:rPr>
          <w:i/>
          <w:iCs/>
          <w:color w:val="FF0000"/>
        </w:rPr>
        <w:t>Nokia graciously agrees to not sustain the technical objections to approval of the CR given we are sole objector. however we want to remark this is a solution that will likely result in difficulty of adoption for the following reasons:</w:t>
      </w:r>
    </w:p>
    <w:p w14:paraId="0D952B48" w14:textId="77777777" w:rsidR="002B3038" w:rsidRPr="002B3038" w:rsidRDefault="002B3038" w:rsidP="002B3038">
      <w:pPr>
        <w:pStyle w:val="B1"/>
        <w:rPr>
          <w:i/>
          <w:iCs/>
          <w:color w:val="FF0000"/>
        </w:rPr>
      </w:pPr>
      <w:r w:rsidRPr="002B3038">
        <w:rPr>
          <w:i/>
          <w:iCs/>
          <w:color w:val="FF0000"/>
        </w:rPr>
        <w:t>1.</w:t>
      </w:r>
      <w:r w:rsidRPr="002B3038">
        <w:rPr>
          <w:i/>
          <w:iCs/>
          <w:color w:val="FF0000"/>
        </w:rPr>
        <w:tab/>
        <w:t>any per UE differentiation of NSAG priority robust to the use of identical device models with same UE capabilities requires per SUPI configuration for both serving PLMN and inbound roamers customers. this is not scalable</w:t>
      </w:r>
    </w:p>
    <w:p w14:paraId="5DD1C281" w14:textId="77777777" w:rsidR="002B3038" w:rsidRPr="002B3038" w:rsidRDefault="002B3038" w:rsidP="002B3038">
      <w:pPr>
        <w:pStyle w:val="B1"/>
        <w:rPr>
          <w:i/>
          <w:iCs/>
          <w:color w:val="FF0000"/>
        </w:rPr>
      </w:pPr>
      <w:r w:rsidRPr="002B3038">
        <w:rPr>
          <w:i/>
          <w:iCs/>
          <w:color w:val="FF0000"/>
        </w:rPr>
        <w:t>2.</w:t>
      </w:r>
      <w:r w:rsidRPr="002B3038">
        <w:rPr>
          <w:i/>
          <w:iCs/>
          <w:color w:val="FF0000"/>
        </w:rPr>
        <w:tab/>
        <w:t>a NSAG will need to be associated with slices that have uniform importance for the service (e.g. if mIoT SST slice needs to be less (or more) important than eMBB SST slice for some UEs, then these standard SST slices are required to belong to different NSAGs). whereas with the alternative in S2-2206638 it was sufficient to signal what slices a band supports in a NSAG. this will cause excessive NSAGs in SIBs and difficult if not impossible RAN configuration.</w:t>
      </w:r>
    </w:p>
    <w:p w14:paraId="0410751F" w14:textId="054FB4A5" w:rsidR="00D11D7A" w:rsidRPr="002B3038" w:rsidRDefault="00D11D7A" w:rsidP="002B3038">
      <w:pPr>
        <w:pStyle w:val="B1"/>
      </w:pPr>
    </w:p>
    <w:p w14:paraId="6AD44DCF" w14:textId="6DB9EE5D" w:rsidR="00D11D7A" w:rsidRDefault="00D11D7A" w:rsidP="00FE154D">
      <w:pPr>
        <w:rPr>
          <w:lang w:eastAsia="en-US"/>
        </w:rPr>
      </w:pPr>
    </w:p>
    <w:p w14:paraId="5D934A91" w14:textId="77777777" w:rsidR="00D11D7A" w:rsidRDefault="00D11D7A" w:rsidP="00D11D7A">
      <w:pPr>
        <w:keepNext/>
        <w:pBdr>
          <w:top w:val="single" w:sz="4" w:space="1" w:color="auto"/>
        </w:pBdr>
        <w:rPr>
          <w:lang w:eastAsia="en-US"/>
        </w:rPr>
      </w:pPr>
      <w:r w:rsidRPr="00C445E6">
        <w:rPr>
          <w:color w:val="0000FF"/>
          <w:lang w:eastAsia="en-US"/>
        </w:rPr>
        <w:t>S2-2206638</w:t>
      </w:r>
      <w:r>
        <w:rPr>
          <w:lang w:eastAsia="en-US"/>
        </w:rPr>
        <w:t xml:space="preserve"> (CR) 23.501 CR3692: Clarification of the NR_Slice_core feature. (Source: Nokia, Nokia Shanghai Bell, Oppo, Xiaomi...)</w:t>
      </w:r>
    </w:p>
    <w:p w14:paraId="76A08C9E" w14:textId="77777777" w:rsidR="00D11D7A" w:rsidRPr="00BD2BF5" w:rsidRDefault="00D11D7A" w:rsidP="00D11D7A">
      <w:pPr>
        <w:pStyle w:val="FP"/>
        <w:keepNext/>
        <w:rPr>
          <w:b/>
          <w:bCs/>
          <w:i/>
          <w:iCs/>
          <w:lang w:eastAsia="en-US"/>
        </w:rPr>
      </w:pPr>
      <w:r w:rsidRPr="00BD2BF5">
        <w:rPr>
          <w:b/>
          <w:bCs/>
          <w:i/>
          <w:iCs/>
          <w:lang w:eastAsia="en-US"/>
        </w:rPr>
        <w:t>e-mail comments:</w:t>
      </w:r>
    </w:p>
    <w:p w14:paraId="083F717A" w14:textId="77777777" w:rsidR="00D11D7A" w:rsidRPr="00C445E6" w:rsidRDefault="00D11D7A" w:rsidP="00D11D7A">
      <w:pPr>
        <w:pStyle w:val="FP"/>
        <w:keepNext/>
        <w:rPr>
          <w:i/>
          <w:iCs/>
          <w:lang w:eastAsia="en-US"/>
        </w:rPr>
      </w:pPr>
      <w:r w:rsidRPr="00C445E6">
        <w:rPr>
          <w:i/>
          <w:iCs/>
          <w:lang w:eastAsia="en-US"/>
        </w:rPr>
        <w:t>Peter Hedman (Ericsson) provides comments e.g. the subscribed slice priorities addition is not acceptable</w:t>
      </w:r>
    </w:p>
    <w:p w14:paraId="04F11457" w14:textId="77777777" w:rsidR="00D11D7A" w:rsidRPr="00C445E6" w:rsidRDefault="00D11D7A" w:rsidP="00D11D7A">
      <w:pPr>
        <w:pStyle w:val="FP"/>
        <w:keepNext/>
        <w:rPr>
          <w:i/>
          <w:iCs/>
          <w:lang w:eastAsia="en-US"/>
        </w:rPr>
      </w:pPr>
      <w:r w:rsidRPr="00C445E6">
        <w:rPr>
          <w:i/>
          <w:iCs/>
          <w:lang w:eastAsia="en-US"/>
        </w:rPr>
        <w:t>Haris(Qualcomm) cannot accept r02</w:t>
      </w:r>
    </w:p>
    <w:p w14:paraId="2FA5F7DE" w14:textId="77777777" w:rsidR="00D11D7A" w:rsidRPr="00C445E6" w:rsidRDefault="00D11D7A" w:rsidP="00D11D7A">
      <w:pPr>
        <w:pStyle w:val="FP"/>
        <w:keepNext/>
        <w:rPr>
          <w:i/>
          <w:iCs/>
          <w:lang w:eastAsia="en-US"/>
        </w:rPr>
      </w:pPr>
      <w:r w:rsidRPr="00C445E6">
        <w:rPr>
          <w:i/>
          <w:iCs/>
          <w:lang w:eastAsia="en-US"/>
        </w:rPr>
        <w:t>Alessio (Nokia) provides R02 based on discussion on the call organized earlier today (r01 is just the same but without the text capturing Guillaume's comment so please ignore it)</w:t>
      </w:r>
    </w:p>
    <w:p w14:paraId="0D22C436" w14:textId="77777777" w:rsidR="00D11D7A" w:rsidRPr="00C445E6" w:rsidRDefault="00D11D7A" w:rsidP="00D11D7A">
      <w:pPr>
        <w:pStyle w:val="FP"/>
        <w:keepNext/>
        <w:rPr>
          <w:i/>
          <w:iCs/>
          <w:lang w:eastAsia="en-US"/>
        </w:rPr>
      </w:pPr>
      <w:r w:rsidRPr="00C445E6">
        <w:rPr>
          <w:i/>
          <w:iCs/>
          <w:lang w:eastAsia="en-US"/>
        </w:rPr>
        <w:t>Alessio(nokia) replies to Haris(Qualcomm) comments and provides r04 and asks to ignore r03 that had been submitted in error.</w:t>
      </w:r>
    </w:p>
    <w:p w14:paraId="09CE06D0" w14:textId="77777777" w:rsidR="00D11D7A" w:rsidRPr="00C445E6" w:rsidRDefault="00D11D7A" w:rsidP="00D11D7A">
      <w:pPr>
        <w:pStyle w:val="FP"/>
        <w:keepNext/>
        <w:rPr>
          <w:i/>
          <w:iCs/>
          <w:lang w:eastAsia="en-US"/>
        </w:rPr>
      </w:pPr>
      <w:r w:rsidRPr="00C445E6">
        <w:rPr>
          <w:i/>
          <w:iCs/>
          <w:lang w:eastAsia="en-US"/>
        </w:rPr>
        <w:t>Haiyang (Huawei) comments</w:t>
      </w:r>
    </w:p>
    <w:p w14:paraId="3FE82012" w14:textId="77777777" w:rsidR="00D11D7A" w:rsidRPr="00C445E6" w:rsidRDefault="00D11D7A" w:rsidP="00D11D7A">
      <w:pPr>
        <w:pStyle w:val="FP"/>
        <w:keepNext/>
        <w:rPr>
          <w:i/>
          <w:iCs/>
          <w:lang w:eastAsia="en-US"/>
        </w:rPr>
      </w:pPr>
      <w:r w:rsidRPr="00C445E6">
        <w:rPr>
          <w:i/>
          <w:iCs/>
          <w:lang w:eastAsia="en-US"/>
        </w:rPr>
        <w:t>Alessio(Nokia) replies to Haiyang (Huawei) comments</w:t>
      </w:r>
    </w:p>
    <w:p w14:paraId="47232975" w14:textId="77777777" w:rsidR="00D11D7A" w:rsidRPr="00C445E6" w:rsidRDefault="00D11D7A" w:rsidP="00D11D7A">
      <w:pPr>
        <w:pStyle w:val="FP"/>
        <w:keepNext/>
        <w:rPr>
          <w:i/>
          <w:iCs/>
          <w:lang w:eastAsia="en-US"/>
        </w:rPr>
      </w:pPr>
      <w:r w:rsidRPr="00C445E6">
        <w:rPr>
          <w:i/>
          <w:iCs/>
          <w:lang w:eastAsia="en-US"/>
        </w:rPr>
        <w:t>Peter Hedman (Ericsson) OBJECTS to the revisions including the slice priorities</w:t>
      </w:r>
    </w:p>
    <w:p w14:paraId="2AFA3BF5" w14:textId="77777777" w:rsidR="00D11D7A" w:rsidRPr="00C445E6" w:rsidRDefault="00D11D7A" w:rsidP="00D11D7A">
      <w:pPr>
        <w:pStyle w:val="FP"/>
        <w:keepNext/>
        <w:rPr>
          <w:i/>
          <w:iCs/>
          <w:lang w:eastAsia="en-US"/>
        </w:rPr>
      </w:pPr>
      <w:r w:rsidRPr="00C445E6">
        <w:rPr>
          <w:i/>
          <w:iCs/>
          <w:lang w:eastAsia="en-US"/>
        </w:rPr>
        <w:t>Dan (China Mobile) do not agree with r04</w:t>
      </w:r>
    </w:p>
    <w:p w14:paraId="5CDAE04C" w14:textId="77777777" w:rsidR="00D11D7A" w:rsidRPr="00C445E6" w:rsidRDefault="00D11D7A" w:rsidP="00D11D7A">
      <w:pPr>
        <w:pStyle w:val="FP"/>
        <w:keepNext/>
        <w:rPr>
          <w:i/>
          <w:iCs/>
          <w:lang w:eastAsia="en-US"/>
        </w:rPr>
      </w:pPr>
      <w:r w:rsidRPr="00C445E6">
        <w:rPr>
          <w:i/>
          <w:iCs/>
          <w:lang w:eastAsia="en-US"/>
        </w:rPr>
        <w:t>alessio(nokia) comments</w:t>
      </w:r>
    </w:p>
    <w:p w14:paraId="53DBA996" w14:textId="77777777" w:rsidR="00D11D7A" w:rsidRPr="00C445E6" w:rsidRDefault="00D11D7A" w:rsidP="00D11D7A">
      <w:pPr>
        <w:pStyle w:val="FP"/>
        <w:keepNext/>
        <w:rPr>
          <w:i/>
          <w:iCs/>
          <w:lang w:eastAsia="en-US"/>
        </w:rPr>
      </w:pPr>
      <w:r w:rsidRPr="00C445E6">
        <w:rPr>
          <w:i/>
          <w:iCs/>
          <w:lang w:eastAsia="en-US"/>
        </w:rPr>
        <w:t>Dieter (Deutsche Telekom) provides comments</w:t>
      </w:r>
    </w:p>
    <w:p w14:paraId="2D05C180" w14:textId="77777777" w:rsidR="00D11D7A" w:rsidRPr="00C445E6" w:rsidRDefault="00D11D7A" w:rsidP="00D11D7A">
      <w:pPr>
        <w:pStyle w:val="FP"/>
        <w:keepNext/>
        <w:rPr>
          <w:i/>
          <w:iCs/>
          <w:lang w:eastAsia="en-US"/>
        </w:rPr>
      </w:pPr>
      <w:r w:rsidRPr="00C445E6">
        <w:rPr>
          <w:i/>
          <w:iCs/>
          <w:lang w:eastAsia="en-US"/>
        </w:rPr>
        <w:t>==== 4.X, 5.X, 6.X, 7.X, 8.X Revisions Deadline ====</w:t>
      </w:r>
    </w:p>
    <w:p w14:paraId="50DD1574" w14:textId="77777777" w:rsidR="00D11D7A" w:rsidRPr="00C445E6" w:rsidRDefault="00D11D7A" w:rsidP="00D11D7A">
      <w:pPr>
        <w:pStyle w:val="FP"/>
        <w:keepNext/>
        <w:rPr>
          <w:i/>
          <w:iCs/>
          <w:lang w:eastAsia="en-US"/>
        </w:rPr>
      </w:pPr>
      <w:r w:rsidRPr="00C445E6">
        <w:rPr>
          <w:i/>
          <w:iCs/>
          <w:lang w:eastAsia="en-US"/>
        </w:rPr>
        <w:t>Haiyang (Huawei) further comments</w:t>
      </w:r>
    </w:p>
    <w:p w14:paraId="4C8CE7B2" w14:textId="77777777" w:rsidR="00D11D7A" w:rsidRPr="00C445E6" w:rsidRDefault="00D11D7A" w:rsidP="00D11D7A">
      <w:pPr>
        <w:pStyle w:val="FP"/>
        <w:keepNext/>
        <w:rPr>
          <w:i/>
          <w:iCs/>
          <w:lang w:eastAsia="en-US"/>
        </w:rPr>
      </w:pPr>
      <w:r w:rsidRPr="00C445E6">
        <w:rPr>
          <w:i/>
          <w:iCs/>
          <w:lang w:eastAsia="en-US"/>
        </w:rPr>
        <w:t>Peter Hedman (Ericsson) objects to r04, r03, r02, r01, r00</w:t>
      </w:r>
    </w:p>
    <w:p w14:paraId="54A1685C" w14:textId="77777777" w:rsidR="00D11D7A" w:rsidRPr="00C445E6" w:rsidRDefault="00D11D7A" w:rsidP="00D11D7A">
      <w:pPr>
        <w:pStyle w:val="FP"/>
        <w:keepNext/>
        <w:rPr>
          <w:i/>
          <w:iCs/>
          <w:lang w:eastAsia="en-US"/>
        </w:rPr>
      </w:pPr>
      <w:r w:rsidRPr="00C445E6">
        <w:rPr>
          <w:i/>
          <w:iCs/>
          <w:lang w:eastAsia="en-US"/>
        </w:rPr>
        <w:t>Alessio(nokia) requests discussion of this topic in CC#2 to finalize this effort. Notes that any Network based setting of NSAG priority will complicate the configuration of NSAGs in RAN (and require more NSAGs - hence larger SIBs - as uniform priority mean no single UE will be allowed to have in same NSAG S-NSSAIs with different importance to the use case), and will not allow for any per UE policy without the roaming unfriendly per IMSI range settings (which we could avoid if we do subscription based approach).</w:t>
      </w:r>
    </w:p>
    <w:p w14:paraId="4F2D8350" w14:textId="77777777" w:rsidR="00D11D7A" w:rsidRPr="00C445E6" w:rsidRDefault="00D11D7A" w:rsidP="00D11D7A">
      <w:pPr>
        <w:pStyle w:val="FP"/>
        <w:keepNext/>
        <w:rPr>
          <w:i/>
          <w:iCs/>
          <w:lang w:eastAsia="en-US"/>
        </w:rPr>
      </w:pPr>
      <w:r w:rsidRPr="00C445E6">
        <w:rPr>
          <w:i/>
          <w:iCs/>
          <w:lang w:eastAsia="en-US"/>
        </w:rPr>
        <w:t>==== 4.X, 5.X, 6.X, 7.X, 8.X Final Deadline ====</w:t>
      </w:r>
    </w:p>
    <w:p w14:paraId="20137180" w14:textId="77777777" w:rsidR="00D11D7A" w:rsidRPr="00C445E6" w:rsidRDefault="00D11D7A" w:rsidP="00D11D7A">
      <w:pPr>
        <w:pStyle w:val="FP"/>
        <w:keepNext/>
        <w:rPr>
          <w:i/>
          <w:iCs/>
          <w:lang w:eastAsia="en-US"/>
        </w:rPr>
      </w:pPr>
    </w:p>
    <w:p w14:paraId="24F60262" w14:textId="77777777" w:rsidR="00D11D7A" w:rsidRPr="00C445E6" w:rsidRDefault="00D11D7A" w:rsidP="00D11D7A">
      <w:pPr>
        <w:keepNext/>
        <w:rPr>
          <w:b/>
          <w:bCs/>
          <w:lang w:eastAsia="en-US"/>
        </w:rPr>
      </w:pPr>
      <w:r w:rsidRPr="00C445E6">
        <w:rPr>
          <w:b/>
          <w:bCs/>
          <w:lang w:eastAsia="en-US"/>
        </w:rPr>
        <w:t>Discussion and conclusion:</w:t>
      </w:r>
    </w:p>
    <w:p w14:paraId="0CC63D00" w14:textId="42C0C594" w:rsidR="00D11D7A" w:rsidRDefault="00D11D7A" w:rsidP="00D11D7A">
      <w:pPr>
        <w:rPr>
          <w:lang w:eastAsia="en-US"/>
        </w:rPr>
      </w:pPr>
      <w:r>
        <w:rPr>
          <w:lang w:eastAsia="en-US"/>
        </w:rPr>
        <w:t xml:space="preserve">This was </w:t>
      </w:r>
      <w:r w:rsidRPr="00D11D7A">
        <w:rPr>
          <w:color w:val="0000FF"/>
          <w:lang w:eastAsia="en-US"/>
        </w:rPr>
        <w:t>noted</w:t>
      </w:r>
      <w:r>
        <w:rPr>
          <w:lang w:eastAsia="en-US"/>
        </w:rPr>
        <w:t>.</w:t>
      </w:r>
    </w:p>
    <w:p w14:paraId="2C1EE2D9" w14:textId="77777777" w:rsidR="00D11D7A" w:rsidRDefault="00D11D7A" w:rsidP="00D11D7A">
      <w:pPr>
        <w:rPr>
          <w:lang w:eastAsia="en-US"/>
        </w:rPr>
      </w:pPr>
    </w:p>
    <w:p w14:paraId="6781B08E" w14:textId="77777777" w:rsidR="00C445E6" w:rsidRDefault="00C445E6" w:rsidP="00C445E6">
      <w:pPr>
        <w:keepNext/>
        <w:pBdr>
          <w:top w:val="single" w:sz="4" w:space="1" w:color="auto"/>
        </w:pBdr>
        <w:rPr>
          <w:lang w:eastAsia="en-US"/>
        </w:rPr>
      </w:pPr>
      <w:r w:rsidRPr="00C445E6">
        <w:rPr>
          <w:color w:val="0000FF"/>
          <w:lang w:eastAsia="en-US"/>
        </w:rPr>
        <w:lastRenderedPageBreak/>
        <w:t>S2-2205700</w:t>
      </w:r>
      <w:r>
        <w:rPr>
          <w:lang w:eastAsia="en-US"/>
        </w:rPr>
        <w:t xml:space="preserve"> (CR) 23.501 CR3583R2: Clarification on Mapped NSSAI (Source: Huawei, HiSilicon)</w:t>
      </w:r>
    </w:p>
    <w:p w14:paraId="49D557DF" w14:textId="77777777" w:rsidR="00BD2BF5" w:rsidRPr="00BD2BF5" w:rsidRDefault="00BD2BF5" w:rsidP="00BD2BF5">
      <w:pPr>
        <w:pStyle w:val="FP"/>
        <w:keepNext/>
        <w:rPr>
          <w:b/>
          <w:bCs/>
          <w:i/>
          <w:iCs/>
          <w:lang w:eastAsia="en-US"/>
        </w:rPr>
      </w:pPr>
      <w:r w:rsidRPr="00BD2BF5">
        <w:rPr>
          <w:b/>
          <w:bCs/>
          <w:i/>
          <w:iCs/>
          <w:lang w:eastAsia="en-US"/>
        </w:rPr>
        <w:t>e-mail comments:</w:t>
      </w:r>
    </w:p>
    <w:p w14:paraId="220FBF5C" w14:textId="5E2BD1BD" w:rsidR="00C445E6" w:rsidRPr="000059F3" w:rsidRDefault="00C445E6" w:rsidP="000059F3">
      <w:pPr>
        <w:pStyle w:val="FP"/>
        <w:keepNext/>
        <w:rPr>
          <w:i/>
          <w:iCs/>
          <w:lang w:eastAsia="en-US"/>
        </w:rPr>
      </w:pPr>
      <w:r w:rsidRPr="000059F3">
        <w:rPr>
          <w:i/>
          <w:iCs/>
          <w:lang w:eastAsia="en-US"/>
        </w:rPr>
        <w:t>Dongeun (Samsung) comments</w:t>
      </w:r>
    </w:p>
    <w:p w14:paraId="44D226FB" w14:textId="77777777" w:rsidR="00C445E6" w:rsidRPr="000059F3" w:rsidRDefault="00C445E6" w:rsidP="000059F3">
      <w:pPr>
        <w:pStyle w:val="FP"/>
        <w:keepNext/>
        <w:rPr>
          <w:i/>
          <w:iCs/>
          <w:lang w:eastAsia="en-US"/>
        </w:rPr>
      </w:pPr>
      <w:r w:rsidRPr="000059F3">
        <w:rPr>
          <w:i/>
          <w:iCs/>
          <w:lang w:eastAsia="en-US"/>
        </w:rPr>
        <w:t>Peter Hedman (Ericsson) provides comments and suggests with aligning with stage 3 i.e. to use 05753 as basis.</w:t>
      </w:r>
    </w:p>
    <w:p w14:paraId="68BEEDBD" w14:textId="77777777" w:rsidR="00C445E6" w:rsidRPr="000059F3" w:rsidRDefault="00C445E6" w:rsidP="000059F3">
      <w:pPr>
        <w:pStyle w:val="FP"/>
        <w:keepNext/>
        <w:rPr>
          <w:i/>
          <w:iCs/>
          <w:lang w:eastAsia="en-US"/>
        </w:rPr>
      </w:pPr>
      <w:r w:rsidRPr="000059F3">
        <w:rPr>
          <w:i/>
          <w:iCs/>
          <w:lang w:eastAsia="en-US"/>
        </w:rPr>
        <w:t>Haris(Qualcomm) objects to the CR</w:t>
      </w:r>
    </w:p>
    <w:p w14:paraId="20F5F231" w14:textId="77777777" w:rsidR="00C445E6" w:rsidRPr="000059F3" w:rsidRDefault="00C445E6" w:rsidP="000059F3">
      <w:pPr>
        <w:pStyle w:val="FP"/>
        <w:keepNext/>
        <w:rPr>
          <w:i/>
          <w:iCs/>
          <w:lang w:eastAsia="en-US"/>
        </w:rPr>
      </w:pPr>
      <w:r w:rsidRPr="000059F3">
        <w:rPr>
          <w:i/>
          <w:iCs/>
          <w:lang w:eastAsia="en-US"/>
        </w:rPr>
        <w:t>Haiyang (Huawei) responds to Haris(Qualcomm), Peter(Ericsson) and Dongeun (Samsung), and disagrees with Haris(Qualcomm)'s statement</w:t>
      </w:r>
    </w:p>
    <w:p w14:paraId="71A909B7" w14:textId="77777777" w:rsidR="00C445E6" w:rsidRPr="000059F3" w:rsidRDefault="00C445E6" w:rsidP="000059F3">
      <w:pPr>
        <w:pStyle w:val="FP"/>
        <w:keepNext/>
        <w:rPr>
          <w:i/>
          <w:iCs/>
          <w:lang w:eastAsia="en-US"/>
        </w:rPr>
      </w:pPr>
      <w:r w:rsidRPr="000059F3">
        <w:rPr>
          <w:i/>
          <w:iCs/>
          <w:lang w:eastAsia="en-US"/>
        </w:rPr>
        <w:t>Guillaume (MediaTek Inc.) objects to this CR.</w:t>
      </w:r>
    </w:p>
    <w:p w14:paraId="136A1449" w14:textId="77777777" w:rsidR="00C445E6" w:rsidRPr="000059F3" w:rsidRDefault="00C445E6" w:rsidP="000059F3">
      <w:pPr>
        <w:pStyle w:val="FP"/>
        <w:keepNext/>
        <w:rPr>
          <w:i/>
          <w:iCs/>
          <w:lang w:eastAsia="en-US"/>
        </w:rPr>
      </w:pPr>
      <w:r w:rsidRPr="000059F3">
        <w:rPr>
          <w:i/>
          <w:iCs/>
          <w:lang w:eastAsia="en-US"/>
        </w:rPr>
        <w:t>Haiyang (Huawei) provides r01 to remove the roaming related description.</w:t>
      </w:r>
    </w:p>
    <w:p w14:paraId="6F4E1BB6" w14:textId="77777777" w:rsidR="00C445E6" w:rsidRPr="000059F3" w:rsidRDefault="00C445E6" w:rsidP="000059F3">
      <w:pPr>
        <w:pStyle w:val="FP"/>
        <w:keepNext/>
        <w:rPr>
          <w:i/>
          <w:iCs/>
          <w:lang w:eastAsia="en-US"/>
        </w:rPr>
      </w:pPr>
      <w:r w:rsidRPr="000059F3">
        <w:rPr>
          <w:i/>
          <w:iCs/>
          <w:lang w:eastAsia="en-US"/>
        </w:rPr>
        <w:t>Haiyang (Huawei) provides r02.</w:t>
      </w:r>
    </w:p>
    <w:p w14:paraId="26359E67" w14:textId="77777777" w:rsidR="00C445E6" w:rsidRPr="000059F3" w:rsidRDefault="00C445E6" w:rsidP="000059F3">
      <w:pPr>
        <w:pStyle w:val="FP"/>
        <w:keepNext/>
        <w:rPr>
          <w:i/>
          <w:iCs/>
          <w:lang w:eastAsia="en-US"/>
        </w:rPr>
      </w:pPr>
      <w:r w:rsidRPr="000059F3">
        <w:rPr>
          <w:i/>
          <w:iCs/>
          <w:lang w:eastAsia="en-US"/>
        </w:rPr>
        <w:t>==== 4.X, 5.X, 6.X, 7.X, 8.X Revisions Deadline ====</w:t>
      </w:r>
    </w:p>
    <w:p w14:paraId="1CA5032A" w14:textId="77777777" w:rsidR="00C445E6" w:rsidRPr="000059F3" w:rsidRDefault="00C445E6" w:rsidP="000059F3">
      <w:pPr>
        <w:pStyle w:val="FP"/>
        <w:keepNext/>
        <w:rPr>
          <w:i/>
          <w:iCs/>
          <w:lang w:eastAsia="en-US"/>
        </w:rPr>
      </w:pPr>
      <w:r w:rsidRPr="000059F3">
        <w:rPr>
          <w:i/>
          <w:iCs/>
          <w:lang w:eastAsia="en-US"/>
        </w:rPr>
        <w:t>Peter Hedman (Ericsson) provides comments, status 'mirror' is not correct and propose to either note the CR or that additional change is done to r02</w:t>
      </w:r>
    </w:p>
    <w:p w14:paraId="604AE4D4" w14:textId="77777777" w:rsidR="00C445E6" w:rsidRPr="000059F3" w:rsidRDefault="00C445E6" w:rsidP="000059F3">
      <w:pPr>
        <w:pStyle w:val="FP"/>
        <w:keepNext/>
        <w:rPr>
          <w:i/>
          <w:iCs/>
          <w:lang w:eastAsia="en-US"/>
        </w:rPr>
      </w:pPr>
      <w:r w:rsidRPr="000059F3">
        <w:rPr>
          <w:i/>
          <w:iCs/>
          <w:lang w:eastAsia="en-US"/>
        </w:rPr>
        <w:t>Haiyang (Huawei) provides r03: which is r02 + removing 'if the mapping information is provided to the UE'.</w:t>
      </w:r>
    </w:p>
    <w:p w14:paraId="1B48899D" w14:textId="0329AB89" w:rsidR="00C445E6" w:rsidRPr="000059F3" w:rsidRDefault="00C445E6" w:rsidP="000059F3">
      <w:pPr>
        <w:pStyle w:val="FP"/>
        <w:keepNext/>
        <w:rPr>
          <w:i/>
          <w:iCs/>
          <w:lang w:eastAsia="en-US"/>
        </w:rPr>
      </w:pPr>
      <w:r w:rsidRPr="000059F3">
        <w:rPr>
          <w:i/>
          <w:iCs/>
          <w:lang w:eastAsia="en-US"/>
        </w:rPr>
        <w:t xml:space="preserve">Haris(Qualcomm) suggests to move forward with </w:t>
      </w:r>
      <w:r w:rsidRPr="000059F3">
        <w:rPr>
          <w:i/>
          <w:iCs/>
          <w:color w:val="0000FF"/>
          <w:lang w:eastAsia="en-US"/>
        </w:rPr>
        <w:t>S2-2205753</w:t>
      </w:r>
    </w:p>
    <w:p w14:paraId="07E1578F" w14:textId="77777777" w:rsidR="00C445E6" w:rsidRPr="000059F3" w:rsidRDefault="00C445E6" w:rsidP="000059F3">
      <w:pPr>
        <w:pStyle w:val="FP"/>
        <w:keepNext/>
        <w:rPr>
          <w:i/>
          <w:iCs/>
          <w:lang w:eastAsia="en-US"/>
        </w:rPr>
      </w:pPr>
      <w:r w:rsidRPr="000059F3">
        <w:rPr>
          <w:i/>
          <w:iCs/>
          <w:lang w:eastAsia="en-US"/>
        </w:rPr>
        <w:t>Haiyang (Huawei) clarifies that r02/r03 have removed all the changes related to 5753</w:t>
      </w:r>
    </w:p>
    <w:p w14:paraId="18CD341C" w14:textId="77777777" w:rsidR="00C445E6" w:rsidRPr="000059F3" w:rsidRDefault="00C445E6" w:rsidP="000059F3">
      <w:pPr>
        <w:pStyle w:val="FP"/>
        <w:keepNext/>
        <w:rPr>
          <w:i/>
          <w:iCs/>
          <w:lang w:eastAsia="en-US"/>
        </w:rPr>
      </w:pPr>
      <w:r w:rsidRPr="000059F3">
        <w:rPr>
          <w:i/>
          <w:iCs/>
          <w:lang w:eastAsia="en-US"/>
        </w:rPr>
        <w:t>Haiyang (Huawei) prefers to go with r02</w:t>
      </w:r>
    </w:p>
    <w:p w14:paraId="38F09E26" w14:textId="77777777" w:rsidR="00C445E6" w:rsidRPr="000059F3" w:rsidRDefault="00C445E6" w:rsidP="000059F3">
      <w:pPr>
        <w:pStyle w:val="FP"/>
        <w:keepNext/>
        <w:rPr>
          <w:i/>
          <w:iCs/>
          <w:lang w:eastAsia="en-US"/>
        </w:rPr>
      </w:pPr>
      <w:r w:rsidRPr="000059F3">
        <w:rPr>
          <w:i/>
          <w:iCs/>
          <w:lang w:eastAsia="en-US"/>
        </w:rPr>
        <w:t>==== 4.X, 5.X, 6.X, 7.X, 8.X Final Deadline ====</w:t>
      </w:r>
    </w:p>
    <w:p w14:paraId="2B6ED50B" w14:textId="77777777" w:rsidR="00C445E6" w:rsidRPr="000059F3" w:rsidRDefault="00C445E6" w:rsidP="000059F3">
      <w:pPr>
        <w:pStyle w:val="FP"/>
        <w:keepNext/>
        <w:rPr>
          <w:i/>
          <w:iCs/>
          <w:lang w:eastAsia="en-US"/>
        </w:rPr>
      </w:pPr>
    </w:p>
    <w:p w14:paraId="55EFBF6B" w14:textId="77777777" w:rsidR="00C445E6" w:rsidRPr="00C445E6" w:rsidRDefault="00C445E6" w:rsidP="00C445E6">
      <w:pPr>
        <w:keepNext/>
        <w:rPr>
          <w:b/>
          <w:bCs/>
          <w:lang w:eastAsia="en-US"/>
        </w:rPr>
      </w:pPr>
      <w:r w:rsidRPr="00C445E6">
        <w:rPr>
          <w:b/>
          <w:bCs/>
          <w:lang w:eastAsia="en-US"/>
        </w:rPr>
        <w:t>Discussion and conclusion:</w:t>
      </w:r>
    </w:p>
    <w:p w14:paraId="0876D0BA" w14:textId="41EDB79C" w:rsidR="00C445E6" w:rsidRDefault="00D11D7A" w:rsidP="00C445E6">
      <w:pPr>
        <w:rPr>
          <w:lang w:eastAsia="en-US"/>
        </w:rPr>
      </w:pPr>
      <w:r>
        <w:rPr>
          <w:lang w:eastAsia="en-US"/>
        </w:rPr>
        <w:t>r02 was proposed</w:t>
      </w:r>
      <w:r w:rsidR="000059F3">
        <w:rPr>
          <w:lang w:eastAsia="en-US"/>
        </w:rPr>
        <w:t xml:space="preserve">. Qualcomm commented that there may be overlap with the CR in </w:t>
      </w:r>
      <w:r w:rsidR="000059F3" w:rsidRPr="000059F3">
        <w:rPr>
          <w:color w:val="0000FF"/>
          <w:lang w:eastAsia="en-US"/>
        </w:rPr>
        <w:t>S2-2205751</w:t>
      </w:r>
      <w:r w:rsidR="000059F3">
        <w:rPr>
          <w:lang w:eastAsia="en-US"/>
        </w:rPr>
        <w:t xml:space="preserve">. Huawei clarified that this had been checked and their was no overlap. Ericsson suggested agreeing r03 which </w:t>
      </w:r>
      <w:r w:rsidR="00EA2EFF">
        <w:rPr>
          <w:lang w:eastAsia="en-US"/>
        </w:rPr>
        <w:t>removes 'if</w:t>
      </w:r>
      <w:r w:rsidR="000059F3">
        <w:rPr>
          <w:lang w:eastAsia="en-US"/>
        </w:rPr>
        <w:t xml:space="preserve"> mapping information</w:t>
      </w:r>
      <w:r w:rsidR="00EA2EFF">
        <w:rPr>
          <w:lang w:eastAsia="en-US"/>
        </w:rPr>
        <w:t xml:space="preserve"> is provided</w:t>
      </w:r>
      <w:r w:rsidR="000059F3">
        <w:rPr>
          <w:lang w:eastAsia="en-US"/>
        </w:rPr>
        <w:t xml:space="preserve"> to the UE</w:t>
      </w:r>
      <w:r w:rsidR="00EA2EFF">
        <w:rPr>
          <w:lang w:eastAsia="en-US"/>
        </w:rPr>
        <w:t>'</w:t>
      </w:r>
      <w:r w:rsidR="000059F3">
        <w:rPr>
          <w:lang w:eastAsia="en-US"/>
        </w:rPr>
        <w:t xml:space="preserve">. Huawei replied that in the non-roaming case no mapping is provided to the UE and r02 and r03 are aligned on this. Ericsson disagreed as r02 mentions 'in the roaming case'. </w:t>
      </w:r>
      <w:r w:rsidR="00EA2EFF">
        <w:rPr>
          <w:lang w:eastAsia="en-US"/>
        </w:rPr>
        <w:t xml:space="preserve">Nokia commented that in the roaming case it is currently allowed not to provide mappings in some cases. There was no agreement on the way forward and this CR was </w:t>
      </w:r>
      <w:r w:rsidR="00EA2EFF" w:rsidRPr="00EA2EFF">
        <w:rPr>
          <w:color w:val="FF0000"/>
          <w:lang w:eastAsia="en-US"/>
        </w:rPr>
        <w:t>postponed</w:t>
      </w:r>
      <w:r w:rsidR="00EA2EFF">
        <w:rPr>
          <w:lang w:eastAsia="en-US"/>
        </w:rPr>
        <w:t>.</w:t>
      </w:r>
    </w:p>
    <w:p w14:paraId="06EB602D" w14:textId="0ED54012" w:rsidR="00D11D7A" w:rsidRDefault="00D11D7A" w:rsidP="00C445E6">
      <w:pPr>
        <w:rPr>
          <w:lang w:eastAsia="en-US"/>
        </w:rPr>
      </w:pPr>
    </w:p>
    <w:p w14:paraId="501740BD" w14:textId="77777777" w:rsidR="00C445E6" w:rsidRDefault="00C445E6" w:rsidP="00C445E6">
      <w:pPr>
        <w:keepNext/>
        <w:pBdr>
          <w:top w:val="single" w:sz="4" w:space="1" w:color="auto"/>
        </w:pBdr>
        <w:rPr>
          <w:lang w:eastAsia="en-US"/>
        </w:rPr>
      </w:pPr>
      <w:r w:rsidRPr="00C445E6">
        <w:rPr>
          <w:color w:val="0000FF"/>
          <w:lang w:eastAsia="en-US"/>
        </w:rPr>
        <w:t>S2-2205751</w:t>
      </w:r>
      <w:r>
        <w:rPr>
          <w:lang w:eastAsia="en-US"/>
        </w:rPr>
        <w:t xml:space="preserve"> (CR) 23.501 CR3671: Mapped NSSAI alignment with stage-3 (Source: Qualcomm Incorporated, MediaTek Inc.)</w:t>
      </w:r>
    </w:p>
    <w:p w14:paraId="1898DAAF" w14:textId="77777777" w:rsidR="00BD2BF5" w:rsidRPr="00BD2BF5" w:rsidRDefault="00BD2BF5" w:rsidP="00BD2BF5">
      <w:pPr>
        <w:pStyle w:val="FP"/>
        <w:keepNext/>
        <w:rPr>
          <w:b/>
          <w:bCs/>
          <w:i/>
          <w:iCs/>
          <w:lang w:eastAsia="en-US"/>
        </w:rPr>
      </w:pPr>
      <w:r w:rsidRPr="00BD2BF5">
        <w:rPr>
          <w:b/>
          <w:bCs/>
          <w:i/>
          <w:iCs/>
          <w:lang w:eastAsia="en-US"/>
        </w:rPr>
        <w:t>e-mail comments:</w:t>
      </w:r>
    </w:p>
    <w:p w14:paraId="6FCE0DE6" w14:textId="62353B23" w:rsidR="00C445E6" w:rsidRPr="000059F3" w:rsidRDefault="00C445E6" w:rsidP="000059F3">
      <w:pPr>
        <w:pStyle w:val="FP"/>
        <w:keepNext/>
        <w:rPr>
          <w:i/>
          <w:iCs/>
          <w:lang w:eastAsia="en-US"/>
        </w:rPr>
      </w:pPr>
      <w:r w:rsidRPr="000059F3">
        <w:rPr>
          <w:i/>
          <w:iCs/>
          <w:lang w:eastAsia="en-US"/>
        </w:rPr>
        <w:t>Peter Hedman (Ericsson) supports the way forward</w:t>
      </w:r>
    </w:p>
    <w:p w14:paraId="23310BB1" w14:textId="77777777" w:rsidR="00C445E6" w:rsidRPr="000059F3" w:rsidRDefault="00C445E6" w:rsidP="000059F3">
      <w:pPr>
        <w:pStyle w:val="FP"/>
        <w:keepNext/>
        <w:rPr>
          <w:i/>
          <w:iCs/>
          <w:lang w:eastAsia="en-US"/>
        </w:rPr>
      </w:pPr>
      <w:r w:rsidRPr="000059F3">
        <w:rPr>
          <w:i/>
          <w:iCs/>
          <w:lang w:eastAsia="en-US"/>
        </w:rPr>
        <w:t>Haiyang (Huawei) suggests to note this paper</w:t>
      </w:r>
    </w:p>
    <w:p w14:paraId="56F6D6A9" w14:textId="77777777" w:rsidR="00C445E6" w:rsidRPr="000059F3" w:rsidRDefault="00C445E6" w:rsidP="000059F3">
      <w:pPr>
        <w:pStyle w:val="FP"/>
        <w:keepNext/>
        <w:rPr>
          <w:i/>
          <w:iCs/>
          <w:lang w:eastAsia="en-US"/>
        </w:rPr>
      </w:pPr>
      <w:r w:rsidRPr="000059F3">
        <w:rPr>
          <w:i/>
          <w:iCs/>
          <w:lang w:eastAsia="en-US"/>
        </w:rPr>
        <w:t>Haris(Qualcomm) responds</w:t>
      </w:r>
    </w:p>
    <w:p w14:paraId="53C9A7CD" w14:textId="77777777" w:rsidR="00C445E6" w:rsidRPr="000059F3" w:rsidRDefault="00C445E6" w:rsidP="000059F3">
      <w:pPr>
        <w:pStyle w:val="FP"/>
        <w:keepNext/>
        <w:rPr>
          <w:i/>
          <w:iCs/>
          <w:lang w:eastAsia="en-US"/>
        </w:rPr>
      </w:pPr>
      <w:r w:rsidRPr="000059F3">
        <w:rPr>
          <w:i/>
          <w:iCs/>
          <w:lang w:eastAsia="en-US"/>
        </w:rPr>
        <w:t>Haiyang (Huawei) comments</w:t>
      </w:r>
    </w:p>
    <w:p w14:paraId="33776066" w14:textId="77777777" w:rsidR="00C445E6" w:rsidRPr="000059F3" w:rsidRDefault="00C445E6" w:rsidP="000059F3">
      <w:pPr>
        <w:pStyle w:val="FP"/>
        <w:keepNext/>
        <w:rPr>
          <w:i/>
          <w:iCs/>
          <w:lang w:eastAsia="en-US"/>
        </w:rPr>
      </w:pPr>
      <w:r w:rsidRPr="000059F3">
        <w:rPr>
          <w:i/>
          <w:iCs/>
          <w:lang w:eastAsia="en-US"/>
        </w:rPr>
        <w:t>Guillaume (MediaTek Inc.) comments and recommends approving the CR (and mirrors in 5752, 5753).</w:t>
      </w:r>
    </w:p>
    <w:p w14:paraId="2546992E" w14:textId="77777777" w:rsidR="00C445E6" w:rsidRPr="000059F3" w:rsidRDefault="00C445E6" w:rsidP="000059F3">
      <w:pPr>
        <w:pStyle w:val="FP"/>
        <w:keepNext/>
        <w:rPr>
          <w:i/>
          <w:iCs/>
          <w:lang w:eastAsia="en-US"/>
        </w:rPr>
      </w:pPr>
      <w:r w:rsidRPr="000059F3">
        <w:rPr>
          <w:i/>
          <w:iCs/>
          <w:lang w:eastAsia="en-US"/>
        </w:rPr>
        <w:t>Haris(Qualcomm) comments</w:t>
      </w:r>
    </w:p>
    <w:p w14:paraId="67CB9214" w14:textId="77777777" w:rsidR="00C445E6" w:rsidRPr="000059F3" w:rsidRDefault="00C445E6" w:rsidP="000059F3">
      <w:pPr>
        <w:pStyle w:val="FP"/>
        <w:keepNext/>
        <w:rPr>
          <w:i/>
          <w:iCs/>
          <w:lang w:eastAsia="en-US"/>
        </w:rPr>
      </w:pPr>
      <w:r w:rsidRPr="000059F3">
        <w:rPr>
          <w:i/>
          <w:iCs/>
          <w:lang w:eastAsia="en-US"/>
        </w:rPr>
        <w:t>Krisztian (Apple) provides r01 to co-sign and suggests to approve this CR along with 5752, 5753.</w:t>
      </w:r>
    </w:p>
    <w:p w14:paraId="02186F71" w14:textId="77777777" w:rsidR="00C445E6" w:rsidRPr="000059F3" w:rsidRDefault="00C445E6" w:rsidP="000059F3">
      <w:pPr>
        <w:pStyle w:val="FP"/>
        <w:keepNext/>
        <w:rPr>
          <w:i/>
          <w:iCs/>
          <w:lang w:eastAsia="en-US"/>
        </w:rPr>
      </w:pPr>
      <w:r w:rsidRPr="000059F3">
        <w:rPr>
          <w:i/>
          <w:iCs/>
          <w:lang w:eastAsia="en-US"/>
        </w:rPr>
        <w:t>Haiyang (Huawei) suggests a way forward</w:t>
      </w:r>
    </w:p>
    <w:p w14:paraId="59EAFB09" w14:textId="77777777" w:rsidR="00C445E6" w:rsidRPr="000059F3" w:rsidRDefault="00C445E6" w:rsidP="000059F3">
      <w:pPr>
        <w:pStyle w:val="FP"/>
        <w:keepNext/>
        <w:rPr>
          <w:i/>
          <w:iCs/>
          <w:lang w:eastAsia="en-US"/>
        </w:rPr>
      </w:pPr>
      <w:r w:rsidRPr="000059F3">
        <w:rPr>
          <w:i/>
          <w:iCs/>
          <w:lang w:eastAsia="en-US"/>
        </w:rPr>
        <w:t>Peter Hedman (Ericsson) provides r02</w:t>
      </w:r>
    </w:p>
    <w:p w14:paraId="6859B2A6" w14:textId="77777777" w:rsidR="00C445E6" w:rsidRPr="000059F3" w:rsidRDefault="00C445E6" w:rsidP="000059F3">
      <w:pPr>
        <w:pStyle w:val="FP"/>
        <w:keepNext/>
        <w:rPr>
          <w:i/>
          <w:iCs/>
          <w:lang w:eastAsia="en-US"/>
        </w:rPr>
      </w:pPr>
      <w:r w:rsidRPr="000059F3">
        <w:rPr>
          <w:i/>
          <w:iCs/>
          <w:lang w:eastAsia="en-US"/>
        </w:rPr>
        <w:t>Haris(Qualcomm) indicates why it is important to align rel.15</w:t>
      </w:r>
    </w:p>
    <w:p w14:paraId="0DB3A8CE" w14:textId="77777777" w:rsidR="00C445E6" w:rsidRPr="000059F3" w:rsidRDefault="00C445E6" w:rsidP="000059F3">
      <w:pPr>
        <w:pStyle w:val="FP"/>
        <w:keepNext/>
        <w:rPr>
          <w:i/>
          <w:iCs/>
          <w:lang w:eastAsia="en-US"/>
        </w:rPr>
      </w:pPr>
      <w:r w:rsidRPr="000059F3">
        <w:rPr>
          <w:i/>
          <w:iCs/>
          <w:lang w:eastAsia="en-US"/>
        </w:rPr>
        <w:t>Guillaume (MediaTek Inc.) agrees with Haris (Qualcomm)</w:t>
      </w:r>
    </w:p>
    <w:p w14:paraId="30171092" w14:textId="77777777" w:rsidR="00C445E6" w:rsidRPr="000059F3" w:rsidRDefault="00C445E6" w:rsidP="000059F3">
      <w:pPr>
        <w:pStyle w:val="FP"/>
        <w:keepNext/>
        <w:rPr>
          <w:i/>
          <w:iCs/>
          <w:lang w:eastAsia="en-US"/>
        </w:rPr>
      </w:pPr>
      <w:r w:rsidRPr="000059F3">
        <w:rPr>
          <w:i/>
          <w:iCs/>
          <w:lang w:eastAsia="en-US"/>
        </w:rPr>
        <w:t>Haiyang (Huawei) provides feedback</w:t>
      </w:r>
    </w:p>
    <w:p w14:paraId="54CCE882" w14:textId="77777777" w:rsidR="00C445E6" w:rsidRPr="000059F3" w:rsidRDefault="00C445E6" w:rsidP="000059F3">
      <w:pPr>
        <w:pStyle w:val="FP"/>
        <w:keepNext/>
        <w:rPr>
          <w:i/>
          <w:iCs/>
          <w:lang w:eastAsia="en-US"/>
        </w:rPr>
      </w:pPr>
      <w:r w:rsidRPr="000059F3">
        <w:rPr>
          <w:i/>
          <w:iCs/>
          <w:lang w:eastAsia="en-US"/>
        </w:rPr>
        <w:t>Haiyang (Huawei) provides r03</w:t>
      </w:r>
    </w:p>
    <w:p w14:paraId="37821C3E" w14:textId="77777777" w:rsidR="00C445E6" w:rsidRPr="000059F3" w:rsidRDefault="00C445E6" w:rsidP="000059F3">
      <w:pPr>
        <w:pStyle w:val="FP"/>
        <w:keepNext/>
        <w:rPr>
          <w:i/>
          <w:iCs/>
          <w:lang w:eastAsia="en-US"/>
        </w:rPr>
      </w:pPr>
      <w:r w:rsidRPr="000059F3">
        <w:rPr>
          <w:i/>
          <w:iCs/>
          <w:lang w:eastAsia="en-US"/>
        </w:rPr>
        <w:t>==== 4.X, 5.X, 6.X, 7.X, 8.X Revisions Deadline ====</w:t>
      </w:r>
    </w:p>
    <w:p w14:paraId="445A458F" w14:textId="77777777" w:rsidR="00C445E6" w:rsidRPr="000059F3" w:rsidRDefault="00C445E6" w:rsidP="000059F3">
      <w:pPr>
        <w:pStyle w:val="FP"/>
        <w:keepNext/>
        <w:rPr>
          <w:i/>
          <w:iCs/>
          <w:lang w:eastAsia="en-US"/>
        </w:rPr>
      </w:pPr>
      <w:r w:rsidRPr="000059F3">
        <w:rPr>
          <w:i/>
          <w:iCs/>
          <w:lang w:eastAsia="en-US"/>
        </w:rPr>
        <w:t>Haiyang (Huawei) can only accept r03</w:t>
      </w:r>
    </w:p>
    <w:p w14:paraId="71FABB92" w14:textId="77777777" w:rsidR="00C445E6" w:rsidRPr="000059F3" w:rsidRDefault="00C445E6" w:rsidP="000059F3">
      <w:pPr>
        <w:pStyle w:val="FP"/>
        <w:keepNext/>
        <w:rPr>
          <w:i/>
          <w:iCs/>
          <w:lang w:eastAsia="en-US"/>
        </w:rPr>
      </w:pPr>
      <w:r w:rsidRPr="000059F3">
        <w:rPr>
          <w:i/>
          <w:iCs/>
          <w:lang w:eastAsia="en-US"/>
        </w:rPr>
        <w:t>Alessio(Nokia) can only accept r03 if the Shall that Ericsson has introduced is returned to the current MAY. would object to r03 as is.</w:t>
      </w:r>
    </w:p>
    <w:p w14:paraId="61955CB3" w14:textId="77777777" w:rsidR="00C445E6" w:rsidRPr="000059F3" w:rsidRDefault="00C445E6" w:rsidP="000059F3">
      <w:pPr>
        <w:pStyle w:val="FP"/>
        <w:keepNext/>
        <w:rPr>
          <w:i/>
          <w:iCs/>
          <w:lang w:eastAsia="en-US"/>
        </w:rPr>
      </w:pPr>
      <w:r w:rsidRPr="000059F3">
        <w:rPr>
          <w:i/>
          <w:iCs/>
          <w:lang w:eastAsia="en-US"/>
        </w:rPr>
        <w:t>Haris(Qualcomm) indicates that r03 can be accepted if this text: 'Due to stage 3 misimplementation of the stage 2 functionality, the support of mapping S-NSSAIs in HPLMN has to be removed from the stage 2 specification.' is removed</w:t>
      </w:r>
    </w:p>
    <w:p w14:paraId="66CBE63A" w14:textId="77777777" w:rsidR="00C445E6" w:rsidRPr="000059F3" w:rsidRDefault="00C445E6" w:rsidP="000059F3">
      <w:pPr>
        <w:pStyle w:val="FP"/>
        <w:keepNext/>
        <w:rPr>
          <w:i/>
          <w:iCs/>
          <w:lang w:eastAsia="en-US"/>
        </w:rPr>
      </w:pPr>
      <w:r w:rsidRPr="000059F3">
        <w:rPr>
          <w:i/>
          <w:iCs/>
          <w:lang w:eastAsia="en-US"/>
        </w:rPr>
        <w:t>Guillaume (MediaTek Inc.) would also support updating the coversheet in r03</w:t>
      </w:r>
    </w:p>
    <w:p w14:paraId="32A0BA54" w14:textId="77777777" w:rsidR="00C445E6" w:rsidRPr="000059F3" w:rsidRDefault="00C445E6" w:rsidP="000059F3">
      <w:pPr>
        <w:pStyle w:val="FP"/>
        <w:keepNext/>
        <w:rPr>
          <w:i/>
          <w:iCs/>
          <w:lang w:eastAsia="en-US"/>
        </w:rPr>
      </w:pPr>
      <w:r w:rsidRPr="000059F3">
        <w:rPr>
          <w:i/>
          <w:iCs/>
          <w:lang w:eastAsia="en-US"/>
        </w:rPr>
        <w:t>Alessio(Nokia) comments since we have to stick to the issue of alignment to stage 3:, we ask any change of the roaming case has to be linked to corresponding CT1 text. we do not change our stage 2 unless there is a FASMO or a misalignment.</w:t>
      </w:r>
    </w:p>
    <w:p w14:paraId="6A42914E" w14:textId="77777777" w:rsidR="00C445E6" w:rsidRPr="000059F3" w:rsidRDefault="00C445E6" w:rsidP="000059F3">
      <w:pPr>
        <w:pStyle w:val="FP"/>
        <w:keepNext/>
        <w:rPr>
          <w:i/>
          <w:iCs/>
          <w:lang w:eastAsia="en-US"/>
        </w:rPr>
      </w:pPr>
      <w:r w:rsidRPr="000059F3">
        <w:rPr>
          <w:i/>
          <w:iCs/>
          <w:lang w:eastAsia="en-US"/>
        </w:rPr>
        <w:t>Peter Hedman (Ericsson) provides reply that we need a consistent logic for when mapping is sent also considering the feedback from CT1</w:t>
      </w:r>
    </w:p>
    <w:p w14:paraId="04BF4B0B" w14:textId="77777777" w:rsidR="00C445E6" w:rsidRPr="000059F3" w:rsidRDefault="00C445E6" w:rsidP="000059F3">
      <w:pPr>
        <w:pStyle w:val="FP"/>
        <w:keepNext/>
        <w:rPr>
          <w:i/>
          <w:iCs/>
          <w:lang w:eastAsia="en-US"/>
        </w:rPr>
      </w:pPr>
      <w:r w:rsidRPr="000059F3">
        <w:rPr>
          <w:i/>
          <w:iCs/>
          <w:lang w:eastAsia="en-US"/>
        </w:rPr>
        <w:t>Alessio(Nokia) insofar as the UE can handle the no mapping the aMF will not send it as implied since rel-15... and of course if indeed there is no need of mapping. my understanding is the AMF shall always send the mapping when one exists. but why are we having all these rel-15 discussions now?</w:t>
      </w:r>
    </w:p>
    <w:p w14:paraId="779568B9" w14:textId="77777777" w:rsidR="00C445E6" w:rsidRPr="000059F3" w:rsidRDefault="00C445E6" w:rsidP="000059F3">
      <w:pPr>
        <w:pStyle w:val="FP"/>
        <w:keepNext/>
        <w:rPr>
          <w:i/>
          <w:iCs/>
          <w:lang w:eastAsia="en-US"/>
        </w:rPr>
      </w:pPr>
      <w:r w:rsidRPr="000059F3">
        <w:rPr>
          <w:i/>
          <w:iCs/>
          <w:lang w:eastAsia="en-US"/>
        </w:rPr>
        <w:t>Antoine (Orange) makes a suggestion.</w:t>
      </w:r>
    </w:p>
    <w:p w14:paraId="4F5D4057" w14:textId="77777777" w:rsidR="00C445E6" w:rsidRPr="000059F3" w:rsidRDefault="00C445E6" w:rsidP="000059F3">
      <w:pPr>
        <w:pStyle w:val="FP"/>
        <w:keepNext/>
        <w:rPr>
          <w:i/>
          <w:iCs/>
          <w:lang w:eastAsia="en-US"/>
        </w:rPr>
      </w:pPr>
      <w:r w:rsidRPr="000059F3">
        <w:rPr>
          <w:i/>
          <w:iCs/>
          <w:lang w:eastAsia="en-US"/>
        </w:rPr>
        <w:t>==== 4.X, 5.X, 6.X, 7.X, 8.X Final Deadline ====</w:t>
      </w:r>
    </w:p>
    <w:p w14:paraId="35552B13" w14:textId="77777777" w:rsidR="00C445E6" w:rsidRPr="000059F3" w:rsidRDefault="00C445E6" w:rsidP="000059F3">
      <w:pPr>
        <w:pStyle w:val="FP"/>
        <w:keepNext/>
        <w:rPr>
          <w:i/>
          <w:iCs/>
          <w:lang w:eastAsia="en-US"/>
        </w:rPr>
      </w:pPr>
      <w:r w:rsidRPr="000059F3">
        <w:rPr>
          <w:i/>
          <w:iCs/>
          <w:lang w:eastAsia="en-US"/>
        </w:rPr>
        <w:t>Alessio(Nokia) comments that we should not change rel-15 unless we find a FASMO or stage 3 since rel-15 did something else</w:t>
      </w:r>
    </w:p>
    <w:p w14:paraId="52B17515" w14:textId="77777777" w:rsidR="00C445E6" w:rsidRPr="000059F3" w:rsidRDefault="00C445E6" w:rsidP="000059F3">
      <w:pPr>
        <w:pStyle w:val="FP"/>
        <w:keepNext/>
        <w:rPr>
          <w:i/>
          <w:iCs/>
          <w:lang w:eastAsia="en-US"/>
        </w:rPr>
      </w:pPr>
      <w:r w:rsidRPr="000059F3">
        <w:rPr>
          <w:i/>
          <w:iCs/>
          <w:lang w:eastAsia="en-US"/>
        </w:rPr>
        <w:t xml:space="preserve">alessio(Nokia) even if we state it is mandatory to provide a mapping if the value is the same technically this is not a mapping. So from SA2 perspective the text is fine. if in cT1 they want to include always a IE even if empty or populated with same value it is not our business. too bad they do this now for rel-15 and in THEORY rel-15 implementations should </w:t>
      </w:r>
      <w:r w:rsidRPr="000059F3">
        <w:rPr>
          <w:i/>
          <w:iCs/>
          <w:lang w:eastAsia="en-US"/>
        </w:rPr>
        <w:lastRenderedPageBreak/>
        <w:t>be already there in the field and CHECK the presence of the IE as indicated (by definition of mandatory). A IE is NOT mandatory in 3GPP if the UE can ignore its absence.</w:t>
      </w:r>
    </w:p>
    <w:p w14:paraId="0DBD3367" w14:textId="77777777" w:rsidR="00C445E6" w:rsidRPr="000059F3" w:rsidRDefault="00C445E6" w:rsidP="000059F3">
      <w:pPr>
        <w:pStyle w:val="FP"/>
        <w:keepNext/>
        <w:rPr>
          <w:i/>
          <w:iCs/>
          <w:lang w:eastAsia="en-US"/>
        </w:rPr>
      </w:pPr>
      <w:r w:rsidRPr="000059F3">
        <w:rPr>
          <w:i/>
          <w:iCs/>
          <w:lang w:eastAsia="en-US"/>
        </w:rPr>
        <w:t>Haris(Qualcomm) makes a suggestion</w:t>
      </w:r>
    </w:p>
    <w:p w14:paraId="2992E63D" w14:textId="77777777" w:rsidR="00C445E6" w:rsidRPr="000059F3" w:rsidRDefault="00C445E6" w:rsidP="000059F3">
      <w:pPr>
        <w:pStyle w:val="FP"/>
        <w:keepNext/>
        <w:rPr>
          <w:i/>
          <w:iCs/>
          <w:lang w:eastAsia="en-US"/>
        </w:rPr>
      </w:pPr>
      <w:r w:rsidRPr="000059F3">
        <w:rPr>
          <w:i/>
          <w:iCs/>
          <w:lang w:eastAsia="en-US"/>
        </w:rPr>
        <w:t>Alessio (nokia) provides text he can agree with.</w:t>
      </w:r>
    </w:p>
    <w:p w14:paraId="71F5EC1E" w14:textId="77777777" w:rsidR="00C445E6" w:rsidRPr="000059F3" w:rsidRDefault="00C445E6" w:rsidP="000059F3">
      <w:pPr>
        <w:pStyle w:val="FP"/>
        <w:keepNext/>
        <w:rPr>
          <w:i/>
          <w:iCs/>
          <w:lang w:eastAsia="en-US"/>
        </w:rPr>
      </w:pPr>
      <w:r w:rsidRPr="000059F3">
        <w:rPr>
          <w:i/>
          <w:iCs/>
          <w:lang w:eastAsia="en-US"/>
        </w:rPr>
        <w:t>Guillaume (MediaTek Inc.) responds and agrees with Peter (Ericsson).</w:t>
      </w:r>
    </w:p>
    <w:p w14:paraId="698F3D17" w14:textId="77777777" w:rsidR="00C445E6" w:rsidRPr="000059F3" w:rsidRDefault="00C445E6" w:rsidP="000059F3">
      <w:pPr>
        <w:pStyle w:val="FP"/>
        <w:keepNext/>
        <w:rPr>
          <w:i/>
          <w:iCs/>
          <w:lang w:eastAsia="en-US"/>
        </w:rPr>
      </w:pPr>
    </w:p>
    <w:p w14:paraId="372797AA" w14:textId="77777777" w:rsidR="00C445E6" w:rsidRPr="00C445E6" w:rsidRDefault="00C445E6" w:rsidP="00C445E6">
      <w:pPr>
        <w:keepNext/>
        <w:rPr>
          <w:b/>
          <w:bCs/>
          <w:lang w:eastAsia="en-US"/>
        </w:rPr>
      </w:pPr>
      <w:r w:rsidRPr="00C445E6">
        <w:rPr>
          <w:b/>
          <w:bCs/>
          <w:lang w:eastAsia="en-US"/>
        </w:rPr>
        <w:t>Discussion and conclusion:</w:t>
      </w:r>
    </w:p>
    <w:p w14:paraId="5ECFE4C0" w14:textId="303E4B75" w:rsidR="00EA2EFF" w:rsidRDefault="00EA2EFF" w:rsidP="00C445E6">
      <w:pPr>
        <w:rPr>
          <w:lang w:eastAsia="en-US"/>
        </w:rPr>
      </w:pPr>
      <w:r>
        <w:rPr>
          <w:lang w:eastAsia="en-US"/>
        </w:rPr>
        <w:t>The SA WG2 Chair asked why a CR</w:t>
      </w:r>
      <w:r w:rsidR="00390D21">
        <w:rPr>
          <w:lang w:eastAsia="en-US"/>
        </w:rPr>
        <w:t xml:space="preserve"> to frozen Rel-15</w:t>
      </w:r>
      <w:r>
        <w:rPr>
          <w:lang w:eastAsia="en-US"/>
        </w:rPr>
        <w:t xml:space="preserve"> is proposed. Qualcomm commented that they preferred not to update the AMF text but only to clarify that the mapping is only applicable in the roaming case. This is in line with the original version of the CR. Nokia commented that it has been clear since Rel-15 that it can be provided if there is a mapping. The additional changes are not in scope of the original CR. Ericsson commented that this could be made optional, </w:t>
      </w:r>
      <w:r w:rsidR="004D41ED">
        <w:rPr>
          <w:lang w:eastAsia="en-US"/>
        </w:rPr>
        <w:t xml:space="preserve">to allow alignment with the already deployed equipment. MediaTek considered this was necessary for Rel-15 onwards and had already been agreed with CT WG1 and there are several places in the Stage 2 where this is indicated as mandatory. No agreement on this could be reached and this CR was </w:t>
      </w:r>
      <w:r w:rsidR="004D41ED" w:rsidRPr="004D41ED">
        <w:rPr>
          <w:color w:val="FF0000"/>
          <w:lang w:eastAsia="en-US"/>
        </w:rPr>
        <w:t>postponed</w:t>
      </w:r>
      <w:r w:rsidR="004D41ED">
        <w:rPr>
          <w:lang w:eastAsia="en-US"/>
        </w:rPr>
        <w:t>.</w:t>
      </w:r>
    </w:p>
    <w:p w14:paraId="1F746833" w14:textId="283E7320" w:rsidR="00C445E6" w:rsidRDefault="004D41ED" w:rsidP="00C445E6">
      <w:pPr>
        <w:rPr>
          <w:lang w:eastAsia="en-US"/>
        </w:rPr>
      </w:pPr>
      <w:r>
        <w:rPr>
          <w:lang w:eastAsia="en-US"/>
        </w:rPr>
        <w:t>NEC asked what would happen in CT WG1 if SA WG2 cannot reach consensus on this. This is an issue for CT WG1, but as this is</w:t>
      </w:r>
      <w:r w:rsidR="00390D21">
        <w:rPr>
          <w:lang w:eastAsia="en-US"/>
        </w:rPr>
        <w:t xml:space="preserve"> for</w:t>
      </w:r>
      <w:r>
        <w:rPr>
          <w:lang w:eastAsia="en-US"/>
        </w:rPr>
        <w:t xml:space="preserve"> Rel-15, there needs to be</w:t>
      </w:r>
      <w:r w:rsidR="00390D21">
        <w:rPr>
          <w:lang w:eastAsia="en-US"/>
        </w:rPr>
        <w:t xml:space="preserve"> full</w:t>
      </w:r>
      <w:r>
        <w:rPr>
          <w:lang w:eastAsia="en-US"/>
        </w:rPr>
        <w:t xml:space="preserve"> consensus to change the</w:t>
      </w:r>
      <w:r w:rsidR="00390D21">
        <w:rPr>
          <w:lang w:eastAsia="en-US"/>
        </w:rPr>
        <w:t xml:space="preserve"> frozen</w:t>
      </w:r>
      <w:r>
        <w:rPr>
          <w:lang w:eastAsia="en-US"/>
        </w:rPr>
        <w:t xml:space="preserve"> specifications. Stage 3 takes precedence over Stage 2 for implementation in any case.</w:t>
      </w:r>
    </w:p>
    <w:p w14:paraId="5B8701B4" w14:textId="77777777" w:rsidR="004D41ED" w:rsidRDefault="004D41ED" w:rsidP="00C445E6">
      <w:pPr>
        <w:rPr>
          <w:lang w:eastAsia="en-US"/>
        </w:rPr>
      </w:pPr>
    </w:p>
    <w:p w14:paraId="0E5CDBBA" w14:textId="77777777" w:rsidR="00C445E6" w:rsidRDefault="00C445E6" w:rsidP="00C445E6">
      <w:pPr>
        <w:keepNext/>
        <w:pBdr>
          <w:top w:val="single" w:sz="4" w:space="1" w:color="auto"/>
        </w:pBdr>
        <w:rPr>
          <w:lang w:eastAsia="en-US"/>
        </w:rPr>
      </w:pPr>
      <w:r w:rsidRPr="00C445E6">
        <w:rPr>
          <w:color w:val="0000FF"/>
          <w:lang w:eastAsia="en-US"/>
        </w:rPr>
        <w:t>S2-2205752</w:t>
      </w:r>
      <w:r>
        <w:rPr>
          <w:lang w:eastAsia="en-US"/>
        </w:rPr>
        <w:t xml:space="preserve"> (CR) 23.501 CR3672: Mapped NSSAI alignment with stage-3 (Source: Qualcomm Incorporated, MediaTek Inc.)</w:t>
      </w:r>
    </w:p>
    <w:p w14:paraId="3B0A28CB" w14:textId="77777777" w:rsidR="00BD2BF5" w:rsidRPr="00BD2BF5" w:rsidRDefault="00BD2BF5" w:rsidP="00BD2BF5">
      <w:pPr>
        <w:pStyle w:val="FP"/>
        <w:keepNext/>
        <w:rPr>
          <w:b/>
          <w:bCs/>
          <w:i/>
          <w:iCs/>
          <w:lang w:eastAsia="en-US"/>
        </w:rPr>
      </w:pPr>
      <w:r w:rsidRPr="00BD2BF5">
        <w:rPr>
          <w:b/>
          <w:bCs/>
          <w:i/>
          <w:iCs/>
          <w:lang w:eastAsia="en-US"/>
        </w:rPr>
        <w:t>e-mail comments:</w:t>
      </w:r>
    </w:p>
    <w:p w14:paraId="7C632B9F" w14:textId="379F7EC2" w:rsidR="00C445E6" w:rsidRPr="00C445E6" w:rsidRDefault="00C445E6" w:rsidP="00C445E6">
      <w:pPr>
        <w:pStyle w:val="FP"/>
        <w:keepNext/>
        <w:rPr>
          <w:i/>
          <w:iCs/>
          <w:lang w:eastAsia="en-US"/>
        </w:rPr>
      </w:pPr>
      <w:r w:rsidRPr="00C445E6">
        <w:rPr>
          <w:i/>
          <w:iCs/>
          <w:lang w:eastAsia="en-US"/>
        </w:rPr>
        <w:t>Haiyang (Huawei) suggests to note this paper</w:t>
      </w:r>
    </w:p>
    <w:p w14:paraId="6180C1EE" w14:textId="77777777" w:rsidR="00C445E6" w:rsidRPr="00C445E6" w:rsidRDefault="00C445E6" w:rsidP="00C445E6">
      <w:pPr>
        <w:pStyle w:val="FP"/>
        <w:keepNext/>
        <w:rPr>
          <w:i/>
          <w:iCs/>
          <w:lang w:eastAsia="en-US"/>
        </w:rPr>
      </w:pPr>
      <w:r w:rsidRPr="00C445E6">
        <w:rPr>
          <w:i/>
          <w:iCs/>
          <w:lang w:eastAsia="en-US"/>
        </w:rPr>
        <w:t>Guillaume (MediaTek Inc.) recommends approving this CR alongside 5751 and 5753.</w:t>
      </w:r>
    </w:p>
    <w:p w14:paraId="4EBECC49" w14:textId="77777777" w:rsidR="00C445E6" w:rsidRPr="00C445E6" w:rsidRDefault="00C445E6" w:rsidP="00C445E6">
      <w:pPr>
        <w:pStyle w:val="FP"/>
        <w:keepNext/>
        <w:rPr>
          <w:i/>
          <w:iCs/>
          <w:lang w:eastAsia="en-US"/>
        </w:rPr>
      </w:pPr>
      <w:r w:rsidRPr="00C445E6">
        <w:rPr>
          <w:i/>
          <w:iCs/>
          <w:lang w:eastAsia="en-US"/>
        </w:rPr>
        <w:t>Krisztian (Apple) provides r01.</w:t>
      </w:r>
    </w:p>
    <w:p w14:paraId="21BA8921" w14:textId="77777777" w:rsidR="00C445E6" w:rsidRPr="00C445E6" w:rsidRDefault="00C445E6" w:rsidP="00C445E6">
      <w:pPr>
        <w:pStyle w:val="FP"/>
        <w:keepNext/>
        <w:rPr>
          <w:i/>
          <w:iCs/>
          <w:lang w:eastAsia="en-US"/>
        </w:rPr>
      </w:pPr>
      <w:r w:rsidRPr="00C445E6">
        <w:rPr>
          <w:i/>
          <w:iCs/>
          <w:lang w:eastAsia="en-US"/>
        </w:rPr>
        <w:t>Peter Hedman (Ericsson) provides r02</w:t>
      </w:r>
    </w:p>
    <w:p w14:paraId="7AFBCDBE" w14:textId="77777777" w:rsidR="00C445E6" w:rsidRPr="00C445E6" w:rsidRDefault="00C445E6" w:rsidP="00C445E6">
      <w:pPr>
        <w:pStyle w:val="FP"/>
        <w:keepNext/>
        <w:rPr>
          <w:i/>
          <w:iCs/>
          <w:lang w:eastAsia="en-US"/>
        </w:rPr>
      </w:pPr>
      <w:r w:rsidRPr="00C445E6">
        <w:rPr>
          <w:i/>
          <w:iCs/>
          <w:lang w:eastAsia="en-US"/>
        </w:rPr>
        <w:t>Haiyang (Huawei) provides r03</w:t>
      </w:r>
    </w:p>
    <w:p w14:paraId="06E21296" w14:textId="77777777" w:rsidR="00C445E6" w:rsidRPr="00C445E6" w:rsidRDefault="00C445E6" w:rsidP="00C445E6">
      <w:pPr>
        <w:pStyle w:val="FP"/>
        <w:keepNext/>
        <w:rPr>
          <w:i/>
          <w:iCs/>
          <w:lang w:eastAsia="en-US"/>
        </w:rPr>
      </w:pPr>
      <w:r w:rsidRPr="00C445E6">
        <w:rPr>
          <w:i/>
          <w:iCs/>
          <w:lang w:eastAsia="en-US"/>
        </w:rPr>
        <w:t>==== 4.X, 5.X, 6.X, 7.X, 8.X Revisions Deadline ====</w:t>
      </w:r>
    </w:p>
    <w:p w14:paraId="69C8356A" w14:textId="77777777" w:rsidR="00C445E6" w:rsidRPr="00C445E6" w:rsidRDefault="00C445E6" w:rsidP="00C445E6">
      <w:pPr>
        <w:pStyle w:val="FP"/>
        <w:keepNext/>
        <w:rPr>
          <w:i/>
          <w:iCs/>
          <w:lang w:eastAsia="en-US"/>
        </w:rPr>
      </w:pPr>
      <w:r w:rsidRPr="00C445E6">
        <w:rPr>
          <w:i/>
          <w:iCs/>
          <w:lang w:eastAsia="en-US"/>
        </w:rPr>
        <w:t>Haiyang (Huawei) can only accept r03</w:t>
      </w:r>
    </w:p>
    <w:p w14:paraId="3DABB8BD" w14:textId="597EA7BB" w:rsidR="00C445E6" w:rsidRDefault="00C445E6" w:rsidP="00C445E6">
      <w:pPr>
        <w:pStyle w:val="FP"/>
        <w:keepNext/>
        <w:rPr>
          <w:i/>
          <w:iCs/>
          <w:lang w:eastAsia="en-US"/>
        </w:rPr>
      </w:pPr>
      <w:r w:rsidRPr="00C445E6">
        <w:rPr>
          <w:i/>
          <w:iCs/>
          <w:lang w:eastAsia="en-US"/>
        </w:rPr>
        <w:t>==== 4.X, 5.X, 6.X, 7.X, 8.X Final Deadline ====</w:t>
      </w:r>
    </w:p>
    <w:p w14:paraId="6C63DC3D" w14:textId="77777777" w:rsidR="00C445E6" w:rsidRPr="00C445E6" w:rsidRDefault="00C445E6" w:rsidP="00C445E6">
      <w:pPr>
        <w:pStyle w:val="FP"/>
        <w:keepNext/>
        <w:rPr>
          <w:i/>
          <w:iCs/>
          <w:lang w:eastAsia="en-US"/>
        </w:rPr>
      </w:pPr>
    </w:p>
    <w:p w14:paraId="4E04EF18" w14:textId="77777777" w:rsidR="00C445E6" w:rsidRPr="00C445E6" w:rsidRDefault="00C445E6" w:rsidP="00C445E6">
      <w:pPr>
        <w:keepNext/>
        <w:rPr>
          <w:b/>
          <w:bCs/>
          <w:lang w:eastAsia="en-US"/>
        </w:rPr>
      </w:pPr>
      <w:r w:rsidRPr="00C445E6">
        <w:rPr>
          <w:b/>
          <w:bCs/>
          <w:lang w:eastAsia="en-US"/>
        </w:rPr>
        <w:t>Discussion and conclusion:</w:t>
      </w:r>
    </w:p>
    <w:p w14:paraId="109BD06D" w14:textId="7ABD4356" w:rsidR="00C445E6" w:rsidRDefault="004D41ED" w:rsidP="00C445E6">
      <w:pPr>
        <w:rPr>
          <w:lang w:eastAsia="en-US"/>
        </w:rPr>
      </w:pPr>
      <w:r>
        <w:rPr>
          <w:lang w:eastAsia="en-US"/>
        </w:rPr>
        <w:t xml:space="preserve">This CR was </w:t>
      </w:r>
      <w:r w:rsidRPr="004D41ED">
        <w:rPr>
          <w:color w:val="FF0000"/>
          <w:lang w:eastAsia="en-US"/>
        </w:rPr>
        <w:t>postponed</w:t>
      </w:r>
      <w:r>
        <w:rPr>
          <w:lang w:eastAsia="en-US"/>
        </w:rPr>
        <w:t>.</w:t>
      </w:r>
    </w:p>
    <w:p w14:paraId="7ADCB5F9" w14:textId="44979447" w:rsidR="00C445E6" w:rsidRDefault="00C445E6" w:rsidP="00C445E6">
      <w:pPr>
        <w:rPr>
          <w:lang w:eastAsia="en-US"/>
        </w:rPr>
      </w:pPr>
    </w:p>
    <w:p w14:paraId="1E28FB4B" w14:textId="77777777" w:rsidR="00C445E6" w:rsidRDefault="00C445E6" w:rsidP="00C445E6">
      <w:pPr>
        <w:keepNext/>
        <w:pBdr>
          <w:top w:val="single" w:sz="4" w:space="1" w:color="auto"/>
        </w:pBdr>
        <w:rPr>
          <w:lang w:eastAsia="en-US"/>
        </w:rPr>
      </w:pPr>
      <w:r w:rsidRPr="00C445E6">
        <w:rPr>
          <w:color w:val="0000FF"/>
          <w:lang w:eastAsia="en-US"/>
        </w:rPr>
        <w:t>S2-2205753</w:t>
      </w:r>
      <w:r>
        <w:rPr>
          <w:lang w:eastAsia="en-US"/>
        </w:rPr>
        <w:t xml:space="preserve"> (CR) 23.501 CR3673: Mapped NSSAI alignment with stage-3 (Source: Qualcomm Incorporated, MediaTek Inc.)</w:t>
      </w:r>
    </w:p>
    <w:p w14:paraId="0FCBB696" w14:textId="77777777" w:rsidR="00BD2BF5" w:rsidRPr="00BD2BF5" w:rsidRDefault="00BD2BF5" w:rsidP="00BD2BF5">
      <w:pPr>
        <w:pStyle w:val="FP"/>
        <w:keepNext/>
        <w:rPr>
          <w:b/>
          <w:bCs/>
          <w:i/>
          <w:iCs/>
          <w:lang w:eastAsia="en-US"/>
        </w:rPr>
      </w:pPr>
      <w:r w:rsidRPr="00BD2BF5">
        <w:rPr>
          <w:b/>
          <w:bCs/>
          <w:i/>
          <w:iCs/>
          <w:lang w:eastAsia="en-US"/>
        </w:rPr>
        <w:t>e-mail comments:</w:t>
      </w:r>
    </w:p>
    <w:p w14:paraId="41B9CC4C" w14:textId="374CB2FB" w:rsidR="00C445E6" w:rsidRPr="00C445E6" w:rsidRDefault="00C445E6" w:rsidP="00C445E6">
      <w:pPr>
        <w:pStyle w:val="FP"/>
        <w:keepNext/>
        <w:rPr>
          <w:i/>
          <w:iCs/>
          <w:lang w:eastAsia="en-US"/>
        </w:rPr>
      </w:pPr>
      <w:r w:rsidRPr="00C445E6">
        <w:rPr>
          <w:i/>
          <w:iCs/>
          <w:lang w:eastAsia="en-US"/>
        </w:rPr>
        <w:t>Haiyang (Huawei) suggests to note this paper</w:t>
      </w:r>
    </w:p>
    <w:p w14:paraId="03A3030B" w14:textId="77777777" w:rsidR="00C445E6" w:rsidRPr="00C445E6" w:rsidRDefault="00C445E6" w:rsidP="00C445E6">
      <w:pPr>
        <w:pStyle w:val="FP"/>
        <w:keepNext/>
        <w:rPr>
          <w:i/>
          <w:iCs/>
          <w:lang w:eastAsia="en-US"/>
        </w:rPr>
      </w:pPr>
      <w:r w:rsidRPr="00C445E6">
        <w:rPr>
          <w:i/>
          <w:iCs/>
          <w:lang w:eastAsia="en-US"/>
        </w:rPr>
        <w:t>Guillaume (MediaTek Inc.) recommends approving this CR alongside 5751 and 5752.</w:t>
      </w:r>
    </w:p>
    <w:p w14:paraId="0215DFC1" w14:textId="77777777" w:rsidR="00C445E6" w:rsidRPr="00C445E6" w:rsidRDefault="00C445E6" w:rsidP="00C445E6">
      <w:pPr>
        <w:pStyle w:val="FP"/>
        <w:keepNext/>
        <w:rPr>
          <w:i/>
          <w:iCs/>
          <w:lang w:eastAsia="en-US"/>
        </w:rPr>
      </w:pPr>
      <w:r w:rsidRPr="00C445E6">
        <w:rPr>
          <w:i/>
          <w:iCs/>
          <w:lang w:eastAsia="en-US"/>
        </w:rPr>
        <w:t>Krisztian (Apple) provides r02.</w:t>
      </w:r>
    </w:p>
    <w:p w14:paraId="25A2248F" w14:textId="77777777" w:rsidR="00C445E6" w:rsidRPr="00C445E6" w:rsidRDefault="00C445E6" w:rsidP="00C445E6">
      <w:pPr>
        <w:pStyle w:val="FP"/>
        <w:keepNext/>
        <w:rPr>
          <w:i/>
          <w:iCs/>
          <w:lang w:eastAsia="en-US"/>
        </w:rPr>
      </w:pPr>
      <w:r w:rsidRPr="00C445E6">
        <w:rPr>
          <w:i/>
          <w:iCs/>
          <w:lang w:eastAsia="en-US"/>
        </w:rPr>
        <w:t>Haiyang (Huawei) provides r01</w:t>
      </w:r>
    </w:p>
    <w:p w14:paraId="25F4D522" w14:textId="77777777" w:rsidR="00C445E6" w:rsidRPr="00C445E6" w:rsidRDefault="00C445E6" w:rsidP="00C445E6">
      <w:pPr>
        <w:pStyle w:val="FP"/>
        <w:keepNext/>
        <w:rPr>
          <w:i/>
          <w:iCs/>
          <w:lang w:eastAsia="en-US"/>
        </w:rPr>
      </w:pPr>
      <w:r w:rsidRPr="00C445E6">
        <w:rPr>
          <w:i/>
          <w:iCs/>
          <w:lang w:eastAsia="en-US"/>
        </w:rPr>
        <w:t>Haiyang (Huawei) comments and objects r02</w:t>
      </w:r>
    </w:p>
    <w:p w14:paraId="0EC5CCBE" w14:textId="77777777" w:rsidR="00C445E6" w:rsidRPr="00C445E6" w:rsidRDefault="00C445E6" w:rsidP="00C445E6">
      <w:pPr>
        <w:pStyle w:val="FP"/>
        <w:keepNext/>
        <w:rPr>
          <w:i/>
          <w:iCs/>
          <w:lang w:eastAsia="en-US"/>
        </w:rPr>
      </w:pPr>
      <w:r w:rsidRPr="00C445E6">
        <w:rPr>
          <w:i/>
          <w:iCs/>
          <w:lang w:eastAsia="en-US"/>
        </w:rPr>
        <w:t>Peter Hedman (Ericsson) provides r03</w:t>
      </w:r>
    </w:p>
    <w:p w14:paraId="6ACB2511" w14:textId="77777777" w:rsidR="00C445E6" w:rsidRPr="00C445E6" w:rsidRDefault="00C445E6" w:rsidP="00C445E6">
      <w:pPr>
        <w:pStyle w:val="FP"/>
        <w:keepNext/>
        <w:rPr>
          <w:i/>
          <w:iCs/>
          <w:lang w:eastAsia="en-US"/>
        </w:rPr>
      </w:pPr>
      <w:r w:rsidRPr="00C445E6">
        <w:rPr>
          <w:i/>
          <w:iCs/>
          <w:lang w:eastAsia="en-US"/>
        </w:rPr>
        <w:t>Peter Hedman (Ericsson) provides reply</w:t>
      </w:r>
    </w:p>
    <w:p w14:paraId="29F62B0B" w14:textId="77777777" w:rsidR="00C445E6" w:rsidRPr="00C445E6" w:rsidRDefault="00C445E6" w:rsidP="00C445E6">
      <w:pPr>
        <w:pStyle w:val="FP"/>
        <w:keepNext/>
        <w:rPr>
          <w:i/>
          <w:iCs/>
          <w:lang w:eastAsia="en-US"/>
        </w:rPr>
      </w:pPr>
      <w:r w:rsidRPr="00C445E6">
        <w:rPr>
          <w:i/>
          <w:iCs/>
          <w:lang w:eastAsia="en-US"/>
        </w:rPr>
        <w:t>Haiyang (Huawei) clarifies comments</w:t>
      </w:r>
    </w:p>
    <w:p w14:paraId="32EC70A8" w14:textId="77777777" w:rsidR="00C445E6" w:rsidRPr="00C445E6" w:rsidRDefault="00C445E6" w:rsidP="00C445E6">
      <w:pPr>
        <w:pStyle w:val="FP"/>
        <w:keepNext/>
        <w:rPr>
          <w:i/>
          <w:iCs/>
          <w:lang w:eastAsia="en-US"/>
        </w:rPr>
      </w:pPr>
      <w:r w:rsidRPr="00C445E6">
        <w:rPr>
          <w:i/>
          <w:iCs/>
          <w:lang w:eastAsia="en-US"/>
        </w:rPr>
        <w:t>Alessio(Nokia) provides comments and support the Qualcomm et al approach despite with mixed feelings</w:t>
      </w:r>
    </w:p>
    <w:p w14:paraId="35CC2AFB" w14:textId="77777777" w:rsidR="00C445E6" w:rsidRPr="00C445E6" w:rsidRDefault="00C445E6" w:rsidP="00C445E6">
      <w:pPr>
        <w:pStyle w:val="FP"/>
        <w:keepNext/>
        <w:rPr>
          <w:i/>
          <w:iCs/>
          <w:lang w:eastAsia="en-US"/>
        </w:rPr>
      </w:pPr>
      <w:r w:rsidRPr="00C445E6">
        <w:rPr>
          <w:i/>
          <w:iCs/>
          <w:lang w:eastAsia="en-US"/>
        </w:rPr>
        <w:t>Peter Hedman (Ericsson) provides reply and ok with proposal to update CR cover sheet, but asks if ok for others supporting the CR</w:t>
      </w:r>
    </w:p>
    <w:p w14:paraId="459E8C68" w14:textId="77777777" w:rsidR="00C445E6" w:rsidRPr="00C445E6" w:rsidRDefault="00C445E6" w:rsidP="00C445E6">
      <w:pPr>
        <w:pStyle w:val="FP"/>
        <w:keepNext/>
        <w:rPr>
          <w:i/>
          <w:iCs/>
          <w:lang w:eastAsia="en-US"/>
        </w:rPr>
      </w:pPr>
      <w:r w:rsidRPr="00C445E6">
        <w:rPr>
          <w:i/>
          <w:iCs/>
          <w:lang w:eastAsia="en-US"/>
        </w:rPr>
        <w:t>Haiyang(Huawei) supports Alessio(Nokia) on the LS to CT1, provides r04 accordingly</w:t>
      </w:r>
    </w:p>
    <w:p w14:paraId="6A45547E" w14:textId="77777777" w:rsidR="00C445E6" w:rsidRPr="00C445E6" w:rsidRDefault="00C445E6" w:rsidP="00C445E6">
      <w:pPr>
        <w:pStyle w:val="FP"/>
        <w:keepNext/>
        <w:rPr>
          <w:i/>
          <w:iCs/>
          <w:lang w:eastAsia="en-US"/>
        </w:rPr>
      </w:pPr>
      <w:r w:rsidRPr="00C445E6">
        <w:rPr>
          <w:i/>
          <w:iCs/>
          <w:lang w:eastAsia="en-US"/>
        </w:rPr>
        <w:t>Haris(Qualcomm) proposes r05</w:t>
      </w:r>
    </w:p>
    <w:p w14:paraId="775056A9" w14:textId="77777777" w:rsidR="00C445E6" w:rsidRPr="00C445E6" w:rsidRDefault="00C445E6" w:rsidP="00C445E6">
      <w:pPr>
        <w:pStyle w:val="FP"/>
        <w:keepNext/>
        <w:rPr>
          <w:i/>
          <w:iCs/>
          <w:lang w:eastAsia="en-US"/>
        </w:rPr>
      </w:pPr>
      <w:r w:rsidRPr="00C445E6">
        <w:rPr>
          <w:i/>
          <w:iCs/>
          <w:lang w:eastAsia="en-US"/>
        </w:rPr>
        <w:t>Haiyang(Huawei) provides reply</w:t>
      </w:r>
    </w:p>
    <w:p w14:paraId="4ECB651D" w14:textId="77777777" w:rsidR="00C445E6" w:rsidRPr="00C445E6" w:rsidRDefault="00C445E6" w:rsidP="00C445E6">
      <w:pPr>
        <w:pStyle w:val="FP"/>
        <w:keepNext/>
        <w:rPr>
          <w:i/>
          <w:iCs/>
          <w:lang w:eastAsia="en-US"/>
        </w:rPr>
      </w:pPr>
      <w:r w:rsidRPr="00C445E6">
        <w:rPr>
          <w:i/>
          <w:iCs/>
          <w:lang w:eastAsia="en-US"/>
        </w:rPr>
        <w:t>==== 4.X, 5.X, 6.X, 7.X, 8.X Revisions Deadline ====</w:t>
      </w:r>
    </w:p>
    <w:p w14:paraId="602F09DD" w14:textId="77777777" w:rsidR="00C445E6" w:rsidRPr="00C445E6" w:rsidRDefault="00C445E6" w:rsidP="00C445E6">
      <w:pPr>
        <w:pStyle w:val="FP"/>
        <w:keepNext/>
        <w:rPr>
          <w:i/>
          <w:iCs/>
          <w:lang w:eastAsia="en-US"/>
        </w:rPr>
      </w:pPr>
      <w:r w:rsidRPr="00C445E6">
        <w:rPr>
          <w:i/>
          <w:iCs/>
          <w:lang w:eastAsia="en-US"/>
        </w:rPr>
        <w:t>Haiyang(Huawei) can only accept r04 or r05</w:t>
      </w:r>
    </w:p>
    <w:p w14:paraId="1F714ACB" w14:textId="77777777" w:rsidR="00C445E6" w:rsidRPr="00C445E6" w:rsidRDefault="00C445E6" w:rsidP="00C445E6">
      <w:pPr>
        <w:pStyle w:val="FP"/>
        <w:keepNext/>
        <w:rPr>
          <w:i/>
          <w:iCs/>
          <w:lang w:eastAsia="en-US"/>
        </w:rPr>
      </w:pPr>
      <w:r w:rsidRPr="00C445E6">
        <w:rPr>
          <w:i/>
          <w:iCs/>
          <w:lang w:eastAsia="en-US"/>
        </w:rPr>
        <w:t>==== 4.X, 5.X, 6.X, 7.X, 8.X Final Deadline ====</w:t>
      </w:r>
    </w:p>
    <w:p w14:paraId="2E554AF4" w14:textId="77777777" w:rsidR="00C445E6" w:rsidRPr="00C445E6" w:rsidRDefault="00C445E6" w:rsidP="00C445E6">
      <w:pPr>
        <w:pStyle w:val="FP"/>
        <w:keepNext/>
        <w:rPr>
          <w:i/>
          <w:iCs/>
          <w:lang w:eastAsia="en-US"/>
        </w:rPr>
      </w:pPr>
    </w:p>
    <w:p w14:paraId="19294750" w14:textId="77777777" w:rsidR="00C445E6" w:rsidRPr="00C445E6" w:rsidRDefault="00C445E6" w:rsidP="00C445E6">
      <w:pPr>
        <w:keepNext/>
        <w:rPr>
          <w:b/>
          <w:bCs/>
          <w:lang w:eastAsia="en-US"/>
        </w:rPr>
      </w:pPr>
      <w:r w:rsidRPr="00C445E6">
        <w:rPr>
          <w:b/>
          <w:bCs/>
          <w:lang w:eastAsia="en-US"/>
        </w:rPr>
        <w:t>Discussion and conclusion:</w:t>
      </w:r>
    </w:p>
    <w:p w14:paraId="15A324E5" w14:textId="77777777" w:rsidR="004D41ED" w:rsidRDefault="004D41ED" w:rsidP="004D41ED">
      <w:pPr>
        <w:rPr>
          <w:lang w:eastAsia="en-US"/>
        </w:rPr>
      </w:pPr>
      <w:r>
        <w:rPr>
          <w:lang w:eastAsia="en-US"/>
        </w:rPr>
        <w:t xml:space="preserve">This CR was </w:t>
      </w:r>
      <w:r w:rsidRPr="004D41ED">
        <w:rPr>
          <w:color w:val="FF0000"/>
          <w:lang w:eastAsia="en-US"/>
        </w:rPr>
        <w:t>postponed</w:t>
      </w:r>
      <w:r>
        <w:rPr>
          <w:lang w:eastAsia="en-US"/>
        </w:rPr>
        <w:t>.</w:t>
      </w:r>
    </w:p>
    <w:p w14:paraId="6A591497" w14:textId="77777777" w:rsidR="00C445E6" w:rsidRDefault="00C445E6" w:rsidP="00C445E6">
      <w:pPr>
        <w:rPr>
          <w:lang w:eastAsia="en-US"/>
        </w:rPr>
      </w:pPr>
    </w:p>
    <w:p w14:paraId="50A38C63" w14:textId="77777777" w:rsidR="00C445E6" w:rsidRDefault="00C445E6" w:rsidP="00C445E6">
      <w:pPr>
        <w:keepNext/>
        <w:pBdr>
          <w:top w:val="single" w:sz="4" w:space="1" w:color="auto"/>
        </w:pBdr>
        <w:rPr>
          <w:lang w:eastAsia="en-US"/>
        </w:rPr>
      </w:pPr>
      <w:r w:rsidRPr="00C445E6">
        <w:rPr>
          <w:color w:val="0000FF"/>
          <w:lang w:eastAsia="en-US"/>
        </w:rPr>
        <w:lastRenderedPageBreak/>
        <w:t>S2-2206573</w:t>
      </w:r>
      <w:r>
        <w:rPr>
          <w:lang w:eastAsia="en-US"/>
        </w:rPr>
        <w:t xml:space="preserve"> (LS OUT) [DRAFT] LS on Inter-system handover to Home eNB (Source: Nokia, Nokia Shanghai Bell, AT&amp;T, T-Mobile, NEC, Verizon)</w:t>
      </w:r>
    </w:p>
    <w:p w14:paraId="15284CDF" w14:textId="77777777" w:rsidR="00BD2BF5" w:rsidRPr="00BD2BF5" w:rsidRDefault="00BD2BF5" w:rsidP="00BD2BF5">
      <w:pPr>
        <w:pStyle w:val="FP"/>
        <w:keepNext/>
        <w:rPr>
          <w:b/>
          <w:bCs/>
          <w:i/>
          <w:iCs/>
          <w:lang w:eastAsia="en-US"/>
        </w:rPr>
      </w:pPr>
      <w:r w:rsidRPr="00BD2BF5">
        <w:rPr>
          <w:b/>
          <w:bCs/>
          <w:i/>
          <w:iCs/>
          <w:lang w:eastAsia="en-US"/>
        </w:rPr>
        <w:t>e-mail comments:</w:t>
      </w:r>
    </w:p>
    <w:p w14:paraId="23093FA7" w14:textId="16128BD1" w:rsidR="00C445E6" w:rsidRPr="00C445E6" w:rsidRDefault="00C445E6" w:rsidP="00C445E6">
      <w:pPr>
        <w:pStyle w:val="FP"/>
        <w:keepNext/>
        <w:rPr>
          <w:i/>
          <w:iCs/>
          <w:lang w:eastAsia="en-US"/>
        </w:rPr>
      </w:pPr>
      <w:r w:rsidRPr="00C445E6">
        <w:rPr>
          <w:i/>
          <w:iCs/>
          <w:lang w:eastAsia="en-US"/>
        </w:rPr>
        <w:t>Guillaume (MediaTek Inc.) provides r01.</w:t>
      </w:r>
    </w:p>
    <w:p w14:paraId="6B2503B6" w14:textId="77777777" w:rsidR="00C445E6" w:rsidRPr="00C445E6" w:rsidRDefault="00C445E6" w:rsidP="00C445E6">
      <w:pPr>
        <w:pStyle w:val="FP"/>
        <w:keepNext/>
        <w:rPr>
          <w:i/>
          <w:iCs/>
          <w:lang w:eastAsia="en-US"/>
        </w:rPr>
      </w:pPr>
      <w:r w:rsidRPr="00C445E6">
        <w:rPr>
          <w:i/>
          <w:iCs/>
          <w:lang w:eastAsia="en-US"/>
        </w:rPr>
        <w:t>Hannu (Nokia) shares r02 to align with the revision r01 of the related CR.</w:t>
      </w:r>
    </w:p>
    <w:p w14:paraId="361C24EE" w14:textId="77777777" w:rsidR="00C445E6" w:rsidRPr="00C445E6" w:rsidRDefault="00C445E6" w:rsidP="00C445E6">
      <w:pPr>
        <w:pStyle w:val="FP"/>
        <w:keepNext/>
        <w:rPr>
          <w:i/>
          <w:iCs/>
          <w:lang w:eastAsia="en-US"/>
        </w:rPr>
      </w:pPr>
      <w:r w:rsidRPr="00C445E6">
        <w:rPr>
          <w:i/>
          <w:iCs/>
          <w:lang w:eastAsia="en-US"/>
        </w:rPr>
        <w:t>Guillaume (MediaTek Inc.): ok with r02</w:t>
      </w:r>
    </w:p>
    <w:p w14:paraId="4C086A26" w14:textId="77777777" w:rsidR="00C445E6" w:rsidRPr="00C445E6" w:rsidRDefault="00C445E6" w:rsidP="00C445E6">
      <w:pPr>
        <w:pStyle w:val="FP"/>
        <w:keepNext/>
        <w:rPr>
          <w:i/>
          <w:iCs/>
          <w:lang w:eastAsia="en-US"/>
        </w:rPr>
      </w:pPr>
      <w:r w:rsidRPr="00C445E6">
        <w:rPr>
          <w:i/>
          <w:iCs/>
          <w:lang w:eastAsia="en-US"/>
        </w:rPr>
        <w:t>Qian (Ericsson) comments and provides r03.</w:t>
      </w:r>
    </w:p>
    <w:p w14:paraId="2E89D9D3" w14:textId="77777777" w:rsidR="00C445E6" w:rsidRPr="00C445E6" w:rsidRDefault="00C445E6" w:rsidP="00C445E6">
      <w:pPr>
        <w:pStyle w:val="FP"/>
        <w:keepNext/>
        <w:rPr>
          <w:i/>
          <w:iCs/>
          <w:lang w:eastAsia="en-US"/>
        </w:rPr>
      </w:pPr>
      <w:r w:rsidRPr="00C445E6">
        <w:rPr>
          <w:i/>
          <w:iCs/>
          <w:lang w:eastAsia="en-US"/>
        </w:rPr>
        <w:t>Chris (Vodafone) thinks that r02 gives clearer guidance to RAN 3.</w:t>
      </w:r>
    </w:p>
    <w:p w14:paraId="4848C64F" w14:textId="77777777" w:rsidR="00C445E6" w:rsidRPr="00C445E6" w:rsidRDefault="00C445E6" w:rsidP="00C445E6">
      <w:pPr>
        <w:pStyle w:val="FP"/>
        <w:keepNext/>
        <w:rPr>
          <w:i/>
          <w:iCs/>
          <w:lang w:eastAsia="en-US"/>
        </w:rPr>
      </w:pPr>
      <w:r w:rsidRPr="00C445E6">
        <w:rPr>
          <w:i/>
          <w:iCs/>
          <w:lang w:eastAsia="en-US"/>
        </w:rPr>
        <w:t>Qian (Ericsson) provides comments and r05.</w:t>
      </w:r>
    </w:p>
    <w:p w14:paraId="50BBD68C" w14:textId="77777777" w:rsidR="00C445E6" w:rsidRPr="00C445E6" w:rsidRDefault="00C445E6" w:rsidP="00C445E6">
      <w:pPr>
        <w:pStyle w:val="FP"/>
        <w:keepNext/>
        <w:rPr>
          <w:i/>
          <w:iCs/>
          <w:lang w:eastAsia="en-US"/>
        </w:rPr>
      </w:pPr>
      <w:r w:rsidRPr="00C445E6">
        <w:rPr>
          <w:i/>
          <w:iCs/>
          <w:lang w:eastAsia="en-US"/>
        </w:rPr>
        <w:t>Hannu (Nokia) prefers r02 as the more clear version but offers r04 as possible compromise.</w:t>
      </w:r>
    </w:p>
    <w:p w14:paraId="36D88966" w14:textId="77777777" w:rsidR="00C445E6" w:rsidRPr="00C445E6" w:rsidRDefault="00C445E6" w:rsidP="00C445E6">
      <w:pPr>
        <w:pStyle w:val="FP"/>
        <w:keepNext/>
        <w:rPr>
          <w:i/>
          <w:iCs/>
          <w:lang w:eastAsia="en-US"/>
        </w:rPr>
      </w:pPr>
      <w:r w:rsidRPr="00C445E6">
        <w:rPr>
          <w:i/>
          <w:iCs/>
          <w:lang w:eastAsia="en-US"/>
        </w:rPr>
        <w:t>==== 4.X, 5.X, 6.X, 7.X, 8.X Revisions Deadline ====</w:t>
      </w:r>
    </w:p>
    <w:p w14:paraId="4337C969" w14:textId="77777777" w:rsidR="00C445E6" w:rsidRPr="00C445E6" w:rsidRDefault="00C445E6" w:rsidP="00C445E6">
      <w:pPr>
        <w:pStyle w:val="FP"/>
        <w:keepNext/>
        <w:rPr>
          <w:i/>
          <w:iCs/>
          <w:lang w:eastAsia="en-US"/>
        </w:rPr>
      </w:pPr>
      <w:r w:rsidRPr="00C445E6">
        <w:rPr>
          <w:i/>
          <w:iCs/>
          <w:lang w:eastAsia="en-US"/>
        </w:rPr>
        <w:t>Haris(Qualcomm) prefers r02</w:t>
      </w:r>
    </w:p>
    <w:p w14:paraId="1F23EFE3" w14:textId="77777777" w:rsidR="00C445E6" w:rsidRPr="00C445E6" w:rsidRDefault="00C445E6" w:rsidP="00C445E6">
      <w:pPr>
        <w:pStyle w:val="FP"/>
        <w:keepNext/>
        <w:rPr>
          <w:i/>
          <w:iCs/>
          <w:lang w:eastAsia="en-US"/>
        </w:rPr>
      </w:pPr>
      <w:r w:rsidRPr="00C445E6">
        <w:rPr>
          <w:i/>
          <w:iCs/>
          <w:lang w:eastAsia="en-US"/>
        </w:rPr>
        <w:t>Qian (Ericsson) provides comments and says only R05 is acceptable at this moment.</w:t>
      </w:r>
    </w:p>
    <w:p w14:paraId="370E24F0" w14:textId="77777777" w:rsidR="00C445E6" w:rsidRPr="00C445E6" w:rsidRDefault="00C445E6" w:rsidP="00C445E6">
      <w:pPr>
        <w:pStyle w:val="FP"/>
        <w:keepNext/>
        <w:rPr>
          <w:i/>
          <w:iCs/>
          <w:lang w:eastAsia="en-US"/>
        </w:rPr>
      </w:pPr>
      <w:r w:rsidRPr="00C445E6">
        <w:rPr>
          <w:i/>
          <w:iCs/>
          <w:lang w:eastAsia="en-US"/>
        </w:rPr>
        <w:t>Guillaume (MediaTek Inc.) recommends r02</w:t>
      </w:r>
    </w:p>
    <w:p w14:paraId="4B92A082" w14:textId="77777777" w:rsidR="00C445E6" w:rsidRPr="00C445E6" w:rsidRDefault="00C445E6" w:rsidP="00C445E6">
      <w:pPr>
        <w:pStyle w:val="FP"/>
        <w:keepNext/>
        <w:rPr>
          <w:i/>
          <w:iCs/>
          <w:lang w:eastAsia="en-US"/>
        </w:rPr>
      </w:pPr>
      <w:r w:rsidRPr="00C445E6">
        <w:rPr>
          <w:i/>
          <w:iCs/>
          <w:lang w:eastAsia="en-US"/>
        </w:rPr>
        <w:t>Hannu (Nokia) proposes to approve r02, which is more accurate. r05 is only a fallback position if we can't agree that HeNB is part of EPS.</w:t>
      </w:r>
    </w:p>
    <w:p w14:paraId="6A1B1DDE" w14:textId="77777777" w:rsidR="00C445E6" w:rsidRPr="00C445E6" w:rsidRDefault="00C445E6" w:rsidP="00C445E6">
      <w:pPr>
        <w:pStyle w:val="FP"/>
        <w:keepNext/>
        <w:rPr>
          <w:i/>
          <w:iCs/>
          <w:lang w:eastAsia="en-US"/>
        </w:rPr>
      </w:pPr>
      <w:r w:rsidRPr="00C445E6">
        <w:rPr>
          <w:i/>
          <w:iCs/>
          <w:lang w:eastAsia="en-US"/>
        </w:rPr>
        <w:t>Qian (Ericsson) provides further comments and repeats that r05 is the only one that is acceptable and reflects the SA2 current specs (objects to other revisions at this stage).</w:t>
      </w:r>
    </w:p>
    <w:p w14:paraId="13315DF7" w14:textId="77777777" w:rsidR="00C445E6" w:rsidRPr="00C445E6" w:rsidRDefault="00C445E6" w:rsidP="00C445E6">
      <w:pPr>
        <w:pStyle w:val="FP"/>
        <w:keepNext/>
        <w:rPr>
          <w:i/>
          <w:iCs/>
          <w:lang w:eastAsia="en-US"/>
        </w:rPr>
      </w:pPr>
      <w:r w:rsidRPr="00C445E6">
        <w:rPr>
          <w:i/>
          <w:iCs/>
          <w:lang w:eastAsia="en-US"/>
        </w:rPr>
        <w:t>==== 4.X, 5.X, 6.X, 7.X, 8.X Final Deadline ====</w:t>
      </w:r>
    </w:p>
    <w:p w14:paraId="5FA18547" w14:textId="77777777" w:rsidR="00C445E6" w:rsidRPr="00C445E6" w:rsidRDefault="00C445E6" w:rsidP="00C445E6">
      <w:pPr>
        <w:pStyle w:val="FP"/>
        <w:keepNext/>
        <w:rPr>
          <w:i/>
          <w:iCs/>
          <w:lang w:eastAsia="en-US"/>
        </w:rPr>
      </w:pPr>
    </w:p>
    <w:p w14:paraId="5282DDFE" w14:textId="77777777" w:rsidR="00C445E6" w:rsidRPr="00C445E6" w:rsidRDefault="00C445E6" w:rsidP="00C445E6">
      <w:pPr>
        <w:keepNext/>
        <w:rPr>
          <w:b/>
          <w:bCs/>
          <w:lang w:eastAsia="en-US"/>
        </w:rPr>
      </w:pPr>
      <w:r w:rsidRPr="00C445E6">
        <w:rPr>
          <w:b/>
          <w:bCs/>
          <w:lang w:eastAsia="en-US"/>
        </w:rPr>
        <w:t>Discussion and conclusion:</w:t>
      </w:r>
    </w:p>
    <w:p w14:paraId="436E864A" w14:textId="037D298C" w:rsidR="00C445E6" w:rsidRPr="00D61A93" w:rsidRDefault="00D61A93" w:rsidP="00C445E6">
      <w:r>
        <w:rPr>
          <w:lang w:eastAsia="en-US"/>
        </w:rPr>
        <w:t xml:space="preserve">Nokia commented that there was some support for r02 and Ericsson preferred r05 and suggested considering r02. Ericsson commented that this had been discussed in RAN WG3 and no changes were considered needed, therefore only r05 could be accepted. r05 was agreed and revised to </w:t>
      </w:r>
      <w:r w:rsidRPr="00D61A93">
        <w:rPr>
          <w:color w:val="0000FF"/>
          <w:lang w:eastAsia="en-US"/>
        </w:rPr>
        <w:t>S2-2207693</w:t>
      </w:r>
      <w:r>
        <w:rPr>
          <w:lang w:eastAsia="en-US"/>
        </w:rPr>
        <w:t xml:space="preserve">, which was </w:t>
      </w:r>
      <w:r w:rsidRPr="00D61A93">
        <w:rPr>
          <w:color w:val="FF0000"/>
          <w:lang w:eastAsia="en-US"/>
        </w:rPr>
        <w:t>approved</w:t>
      </w:r>
      <w:r>
        <w:t>.</w:t>
      </w:r>
    </w:p>
    <w:p w14:paraId="64D0E004" w14:textId="02229655" w:rsidR="00C445E6" w:rsidRDefault="00C445E6" w:rsidP="00C445E6">
      <w:pPr>
        <w:rPr>
          <w:lang w:eastAsia="en-US"/>
        </w:rPr>
      </w:pPr>
    </w:p>
    <w:p w14:paraId="3EFA5E96" w14:textId="77777777" w:rsidR="00C445E6" w:rsidRDefault="00C445E6" w:rsidP="00C445E6">
      <w:pPr>
        <w:keepNext/>
        <w:pBdr>
          <w:top w:val="single" w:sz="4" w:space="1" w:color="auto"/>
        </w:pBdr>
        <w:rPr>
          <w:lang w:eastAsia="en-US"/>
        </w:rPr>
      </w:pPr>
      <w:r w:rsidRPr="00C445E6">
        <w:rPr>
          <w:color w:val="0000FF"/>
          <w:lang w:eastAsia="en-US"/>
        </w:rPr>
        <w:t>S2-2205633</w:t>
      </w:r>
      <w:r>
        <w:rPr>
          <w:lang w:eastAsia="en-US"/>
        </w:rPr>
        <w:t xml:space="preserve"> (CR) 23.501 CR3663: Correction related to traffic correlation in PCC rule (Source: Ericsson)</w:t>
      </w:r>
    </w:p>
    <w:p w14:paraId="4619B937" w14:textId="77777777" w:rsidR="00BD2BF5" w:rsidRPr="00BD2BF5" w:rsidRDefault="00BD2BF5" w:rsidP="00BD2BF5">
      <w:pPr>
        <w:pStyle w:val="FP"/>
        <w:keepNext/>
        <w:rPr>
          <w:b/>
          <w:bCs/>
          <w:i/>
          <w:iCs/>
          <w:lang w:eastAsia="en-US"/>
        </w:rPr>
      </w:pPr>
      <w:r w:rsidRPr="00BD2BF5">
        <w:rPr>
          <w:b/>
          <w:bCs/>
          <w:i/>
          <w:iCs/>
          <w:lang w:eastAsia="en-US"/>
        </w:rPr>
        <w:t>e-mail comments:</w:t>
      </w:r>
    </w:p>
    <w:p w14:paraId="607B8948" w14:textId="2315CCE5" w:rsidR="00C445E6" w:rsidRPr="00C445E6" w:rsidRDefault="00C445E6" w:rsidP="00C445E6">
      <w:pPr>
        <w:pStyle w:val="FP"/>
        <w:keepNext/>
        <w:rPr>
          <w:i/>
          <w:iCs/>
          <w:lang w:eastAsia="en-US"/>
        </w:rPr>
      </w:pPr>
      <w:r w:rsidRPr="00C445E6">
        <w:rPr>
          <w:i/>
          <w:iCs/>
          <w:lang w:eastAsia="en-US"/>
        </w:rPr>
        <w:t>Xinpeng(Huawei) comments.</w:t>
      </w:r>
    </w:p>
    <w:p w14:paraId="4B736430" w14:textId="77777777" w:rsidR="00C445E6" w:rsidRPr="00C445E6" w:rsidRDefault="00C445E6" w:rsidP="00C445E6">
      <w:pPr>
        <w:pStyle w:val="FP"/>
        <w:keepNext/>
        <w:rPr>
          <w:i/>
          <w:iCs/>
          <w:lang w:eastAsia="en-US"/>
        </w:rPr>
      </w:pPr>
      <w:r w:rsidRPr="00C445E6">
        <w:rPr>
          <w:i/>
          <w:iCs/>
          <w:lang w:eastAsia="en-US"/>
        </w:rPr>
        <w:t>Pallab (Nokia) has similar comments as raised by Huawei. Requests to clarify the need for such updates</w:t>
      </w:r>
    </w:p>
    <w:p w14:paraId="748622F0" w14:textId="77777777" w:rsidR="00C445E6" w:rsidRPr="00C445E6" w:rsidRDefault="00C445E6" w:rsidP="00C445E6">
      <w:pPr>
        <w:pStyle w:val="FP"/>
        <w:keepNext/>
        <w:rPr>
          <w:i/>
          <w:iCs/>
          <w:lang w:eastAsia="en-US"/>
        </w:rPr>
      </w:pPr>
      <w:r w:rsidRPr="00C445E6">
        <w:rPr>
          <w:i/>
          <w:iCs/>
          <w:lang w:eastAsia="en-US"/>
        </w:rPr>
        <w:t>Tugce (NTT DOCOMO) objects this CR and proposes to continue this discussion under R18 EDGE.</w:t>
      </w:r>
    </w:p>
    <w:p w14:paraId="21312F91" w14:textId="77777777" w:rsidR="00C445E6" w:rsidRPr="00C445E6" w:rsidRDefault="00C445E6" w:rsidP="00C445E6">
      <w:pPr>
        <w:pStyle w:val="FP"/>
        <w:keepNext/>
        <w:rPr>
          <w:i/>
          <w:iCs/>
          <w:lang w:eastAsia="en-US"/>
        </w:rPr>
      </w:pPr>
      <w:r w:rsidRPr="00C445E6">
        <w:rPr>
          <w:i/>
          <w:iCs/>
          <w:lang w:eastAsia="en-US"/>
        </w:rPr>
        <w:t>Magnus H (Ericsson) provides comment</w:t>
      </w:r>
    </w:p>
    <w:p w14:paraId="039E2251" w14:textId="77777777" w:rsidR="00C445E6" w:rsidRPr="00C445E6" w:rsidRDefault="00C445E6" w:rsidP="00C445E6">
      <w:pPr>
        <w:pStyle w:val="FP"/>
        <w:keepNext/>
        <w:rPr>
          <w:i/>
          <w:iCs/>
          <w:lang w:eastAsia="en-US"/>
        </w:rPr>
      </w:pPr>
      <w:r w:rsidRPr="00C445E6">
        <w:rPr>
          <w:i/>
          <w:iCs/>
          <w:lang w:eastAsia="en-US"/>
        </w:rPr>
        <w:t>Magnus H (Ericsson) provides r01</w:t>
      </w:r>
    </w:p>
    <w:p w14:paraId="43724C58" w14:textId="77777777" w:rsidR="00C445E6" w:rsidRPr="00C445E6" w:rsidRDefault="00C445E6" w:rsidP="00C445E6">
      <w:pPr>
        <w:pStyle w:val="FP"/>
        <w:keepNext/>
        <w:rPr>
          <w:i/>
          <w:iCs/>
          <w:lang w:eastAsia="en-US"/>
        </w:rPr>
      </w:pPr>
      <w:r w:rsidRPr="00C445E6">
        <w:rPr>
          <w:i/>
          <w:iCs/>
          <w:lang w:eastAsia="en-US"/>
        </w:rPr>
        <w:t>Magnus H (Ericsson) comments</w:t>
      </w:r>
    </w:p>
    <w:p w14:paraId="5AF371D4" w14:textId="77777777" w:rsidR="00C445E6" w:rsidRPr="00C445E6" w:rsidRDefault="00C445E6" w:rsidP="00C445E6">
      <w:pPr>
        <w:pStyle w:val="FP"/>
        <w:keepNext/>
        <w:rPr>
          <w:i/>
          <w:iCs/>
          <w:lang w:eastAsia="en-US"/>
        </w:rPr>
      </w:pPr>
      <w:r w:rsidRPr="00C445E6">
        <w:rPr>
          <w:i/>
          <w:iCs/>
          <w:lang w:eastAsia="en-US"/>
        </w:rPr>
        <w:t>Magnus H (Ericsson) comments and provides r03</w:t>
      </w:r>
    </w:p>
    <w:p w14:paraId="0DE61109" w14:textId="77777777" w:rsidR="00C445E6" w:rsidRPr="00C445E6" w:rsidRDefault="00C445E6" w:rsidP="00C445E6">
      <w:pPr>
        <w:pStyle w:val="FP"/>
        <w:keepNext/>
        <w:rPr>
          <w:i/>
          <w:iCs/>
          <w:lang w:eastAsia="en-US"/>
        </w:rPr>
      </w:pPr>
      <w:r w:rsidRPr="00C445E6">
        <w:rPr>
          <w:i/>
          <w:iCs/>
          <w:lang w:eastAsia="en-US"/>
        </w:rPr>
        <w:t>Pallab (Nokia) comments and provides r02.</w:t>
      </w:r>
    </w:p>
    <w:p w14:paraId="768459D8" w14:textId="77777777" w:rsidR="00C445E6" w:rsidRPr="00C445E6" w:rsidRDefault="00C445E6" w:rsidP="00C445E6">
      <w:pPr>
        <w:pStyle w:val="FP"/>
        <w:keepNext/>
        <w:rPr>
          <w:i/>
          <w:iCs/>
          <w:lang w:eastAsia="en-US"/>
        </w:rPr>
      </w:pPr>
      <w:r w:rsidRPr="00C445E6">
        <w:rPr>
          <w:i/>
          <w:iCs/>
          <w:lang w:eastAsia="en-US"/>
        </w:rPr>
        <w:t>Tugce (NTT DOCOMO) finds r01 better and provides comments.</w:t>
      </w:r>
    </w:p>
    <w:p w14:paraId="5DE4A54E" w14:textId="77777777" w:rsidR="00C445E6" w:rsidRPr="00C445E6" w:rsidRDefault="00C445E6" w:rsidP="00C445E6">
      <w:pPr>
        <w:pStyle w:val="FP"/>
        <w:keepNext/>
        <w:rPr>
          <w:i/>
          <w:iCs/>
          <w:lang w:eastAsia="en-US"/>
        </w:rPr>
      </w:pPr>
      <w:r w:rsidRPr="00C445E6">
        <w:rPr>
          <w:i/>
          <w:iCs/>
          <w:lang w:eastAsia="en-US"/>
        </w:rPr>
        <w:t>Pallab (Nokia) comments on r03.</w:t>
      </w:r>
    </w:p>
    <w:p w14:paraId="21800445" w14:textId="77777777" w:rsidR="00C445E6" w:rsidRPr="00C445E6" w:rsidRDefault="00C445E6" w:rsidP="00C445E6">
      <w:pPr>
        <w:pStyle w:val="FP"/>
        <w:keepNext/>
        <w:rPr>
          <w:i/>
          <w:iCs/>
          <w:lang w:eastAsia="en-US"/>
        </w:rPr>
      </w:pPr>
      <w:r w:rsidRPr="00C445E6">
        <w:rPr>
          <w:i/>
          <w:iCs/>
          <w:lang w:eastAsia="en-US"/>
        </w:rPr>
        <w:t>Pallab (Nokia) cannot accept r03 and proposes to rephrase the text describing the technical limitation, instead of limiting it to 5G VN group.</w:t>
      </w:r>
    </w:p>
    <w:p w14:paraId="2AF1E67B" w14:textId="77777777" w:rsidR="00C445E6" w:rsidRPr="00C445E6" w:rsidRDefault="00C445E6" w:rsidP="00C445E6">
      <w:pPr>
        <w:pStyle w:val="FP"/>
        <w:keepNext/>
        <w:rPr>
          <w:i/>
          <w:iCs/>
          <w:lang w:eastAsia="en-US"/>
        </w:rPr>
      </w:pPr>
      <w:r w:rsidRPr="00C445E6">
        <w:rPr>
          <w:i/>
          <w:iCs/>
          <w:lang w:eastAsia="en-US"/>
        </w:rPr>
        <w:t>Magnus H (Ericsson) comment and cannot accept r02 and provides r04</w:t>
      </w:r>
    </w:p>
    <w:p w14:paraId="7EAB153C" w14:textId="77777777" w:rsidR="00C445E6" w:rsidRPr="00C445E6" w:rsidRDefault="00C445E6" w:rsidP="00C445E6">
      <w:pPr>
        <w:pStyle w:val="FP"/>
        <w:keepNext/>
        <w:rPr>
          <w:i/>
          <w:iCs/>
          <w:lang w:eastAsia="en-US"/>
        </w:rPr>
      </w:pPr>
      <w:r w:rsidRPr="00C445E6">
        <w:rPr>
          <w:i/>
          <w:iCs/>
          <w:lang w:eastAsia="en-US"/>
        </w:rPr>
        <w:t>Xinpeng(Huawei) provides r05.</w:t>
      </w:r>
    </w:p>
    <w:p w14:paraId="213CAFA6" w14:textId="77777777" w:rsidR="00C445E6" w:rsidRPr="00C445E6" w:rsidRDefault="00C445E6" w:rsidP="00C445E6">
      <w:pPr>
        <w:pStyle w:val="FP"/>
        <w:keepNext/>
        <w:rPr>
          <w:i/>
          <w:iCs/>
          <w:lang w:eastAsia="en-US"/>
        </w:rPr>
      </w:pPr>
      <w:r w:rsidRPr="00C445E6">
        <w:rPr>
          <w:i/>
          <w:iCs/>
          <w:lang w:eastAsia="en-US"/>
        </w:rPr>
        <w:t>Pallab (Nokia) comments and provides r06.</w:t>
      </w:r>
    </w:p>
    <w:p w14:paraId="24E67127" w14:textId="77777777" w:rsidR="00C445E6" w:rsidRPr="00C445E6" w:rsidRDefault="00C445E6" w:rsidP="00C445E6">
      <w:pPr>
        <w:pStyle w:val="FP"/>
        <w:keepNext/>
        <w:rPr>
          <w:i/>
          <w:iCs/>
          <w:lang w:eastAsia="en-US"/>
        </w:rPr>
      </w:pPr>
      <w:r w:rsidRPr="00C445E6">
        <w:rPr>
          <w:i/>
          <w:iCs/>
          <w:lang w:eastAsia="en-US"/>
        </w:rPr>
        <w:t>Magnus H (Ericsson) provides r07</w:t>
      </w:r>
    </w:p>
    <w:p w14:paraId="1C66B207" w14:textId="77777777" w:rsidR="00C445E6" w:rsidRPr="00C445E6" w:rsidRDefault="00C445E6" w:rsidP="00C445E6">
      <w:pPr>
        <w:pStyle w:val="FP"/>
        <w:keepNext/>
        <w:rPr>
          <w:i/>
          <w:iCs/>
          <w:lang w:eastAsia="en-US"/>
        </w:rPr>
      </w:pPr>
      <w:r w:rsidRPr="00C445E6">
        <w:rPr>
          <w:i/>
          <w:iCs/>
          <w:lang w:eastAsia="en-US"/>
        </w:rPr>
        <w:t>Pallab (Nokia) comments.</w:t>
      </w:r>
    </w:p>
    <w:p w14:paraId="67C5BA66" w14:textId="77777777" w:rsidR="00C445E6" w:rsidRPr="00C445E6" w:rsidRDefault="00C445E6" w:rsidP="00C445E6">
      <w:pPr>
        <w:pStyle w:val="FP"/>
        <w:keepNext/>
        <w:rPr>
          <w:i/>
          <w:iCs/>
          <w:lang w:eastAsia="en-US"/>
        </w:rPr>
      </w:pPr>
      <w:r w:rsidRPr="00C445E6">
        <w:rPr>
          <w:i/>
          <w:iCs/>
          <w:lang w:eastAsia="en-US"/>
        </w:rPr>
        <w:t>Pallab (Nokia) responds.</w:t>
      </w:r>
    </w:p>
    <w:p w14:paraId="5CDEFD08" w14:textId="77777777" w:rsidR="00C445E6" w:rsidRPr="00C445E6" w:rsidRDefault="00C445E6" w:rsidP="00C445E6">
      <w:pPr>
        <w:pStyle w:val="FP"/>
        <w:keepNext/>
        <w:rPr>
          <w:i/>
          <w:iCs/>
          <w:lang w:eastAsia="en-US"/>
        </w:rPr>
      </w:pPr>
      <w:r w:rsidRPr="00C445E6">
        <w:rPr>
          <w:i/>
          <w:iCs/>
          <w:lang w:eastAsia="en-US"/>
        </w:rPr>
        <w:t>Xinpeng(Huawei) replies.</w:t>
      </w:r>
    </w:p>
    <w:p w14:paraId="58A67B7B" w14:textId="77777777" w:rsidR="00C445E6" w:rsidRPr="00C445E6" w:rsidRDefault="00C445E6" w:rsidP="00C445E6">
      <w:pPr>
        <w:pStyle w:val="FP"/>
        <w:keepNext/>
        <w:rPr>
          <w:i/>
          <w:iCs/>
          <w:lang w:eastAsia="en-US"/>
        </w:rPr>
      </w:pPr>
      <w:r w:rsidRPr="00C445E6">
        <w:rPr>
          <w:i/>
          <w:iCs/>
          <w:lang w:eastAsia="en-US"/>
        </w:rPr>
        <w:t>Pallab (Nokia) provides r08.</w:t>
      </w:r>
    </w:p>
    <w:p w14:paraId="667975E5" w14:textId="77777777" w:rsidR="00C445E6" w:rsidRPr="00C445E6" w:rsidRDefault="00C445E6" w:rsidP="00C445E6">
      <w:pPr>
        <w:pStyle w:val="FP"/>
        <w:keepNext/>
        <w:rPr>
          <w:i/>
          <w:iCs/>
          <w:lang w:eastAsia="en-US"/>
        </w:rPr>
      </w:pPr>
      <w:r w:rsidRPr="00C445E6">
        <w:rPr>
          <w:i/>
          <w:iCs/>
          <w:lang w:eastAsia="en-US"/>
        </w:rPr>
        <w:t>Magnus H (Ericsson) provides r09 and comments</w:t>
      </w:r>
    </w:p>
    <w:p w14:paraId="6C750558" w14:textId="77777777" w:rsidR="00C445E6" w:rsidRPr="00C445E6" w:rsidRDefault="00C445E6" w:rsidP="00C445E6">
      <w:pPr>
        <w:pStyle w:val="FP"/>
        <w:keepNext/>
        <w:rPr>
          <w:i/>
          <w:iCs/>
          <w:lang w:eastAsia="en-US"/>
        </w:rPr>
      </w:pPr>
      <w:r w:rsidRPr="00C445E6">
        <w:rPr>
          <w:i/>
          <w:iCs/>
          <w:lang w:eastAsia="en-US"/>
        </w:rPr>
        <w:t>Xinpeng(Huawei) provides r10.</w:t>
      </w:r>
    </w:p>
    <w:p w14:paraId="1D1254B3" w14:textId="77777777" w:rsidR="00C445E6" w:rsidRPr="00C445E6" w:rsidRDefault="00C445E6" w:rsidP="00C445E6">
      <w:pPr>
        <w:pStyle w:val="FP"/>
        <w:keepNext/>
        <w:rPr>
          <w:i/>
          <w:iCs/>
          <w:lang w:eastAsia="en-US"/>
        </w:rPr>
      </w:pPr>
      <w:r w:rsidRPr="00C445E6">
        <w:rPr>
          <w:i/>
          <w:iCs/>
          <w:lang w:eastAsia="en-US"/>
        </w:rPr>
        <w:t>Tugce (NTT DOCOMO) provides r11.</w:t>
      </w:r>
    </w:p>
    <w:p w14:paraId="7B0A6BF8" w14:textId="77777777" w:rsidR="00C445E6" w:rsidRPr="00C445E6" w:rsidRDefault="00C445E6" w:rsidP="00C445E6">
      <w:pPr>
        <w:pStyle w:val="FP"/>
        <w:keepNext/>
        <w:rPr>
          <w:i/>
          <w:iCs/>
          <w:lang w:eastAsia="en-US"/>
        </w:rPr>
      </w:pPr>
      <w:r w:rsidRPr="00C445E6">
        <w:rPr>
          <w:i/>
          <w:iCs/>
          <w:lang w:eastAsia="en-US"/>
        </w:rPr>
        <w:t>Pallab (Nokia) provides r12 based on r10. Objects to r11</w:t>
      </w:r>
    </w:p>
    <w:p w14:paraId="0D2B17D9" w14:textId="77777777" w:rsidR="00C445E6" w:rsidRPr="00C445E6" w:rsidRDefault="00C445E6" w:rsidP="00C445E6">
      <w:pPr>
        <w:pStyle w:val="FP"/>
        <w:keepNext/>
        <w:rPr>
          <w:i/>
          <w:iCs/>
          <w:lang w:eastAsia="en-US"/>
        </w:rPr>
      </w:pPr>
      <w:r w:rsidRPr="00C445E6">
        <w:rPr>
          <w:i/>
          <w:iCs/>
          <w:lang w:eastAsia="en-US"/>
        </w:rPr>
        <w:t>==== 4.X, 5.X, 6.X, 7.X, 8.X Revisions Deadline ====</w:t>
      </w:r>
    </w:p>
    <w:p w14:paraId="7EB4C5BE" w14:textId="77777777" w:rsidR="00C445E6" w:rsidRPr="00C445E6" w:rsidRDefault="00C445E6" w:rsidP="00C445E6">
      <w:pPr>
        <w:pStyle w:val="FP"/>
        <w:keepNext/>
        <w:rPr>
          <w:i/>
          <w:iCs/>
          <w:lang w:eastAsia="en-US"/>
        </w:rPr>
      </w:pPr>
      <w:r w:rsidRPr="00C445E6">
        <w:rPr>
          <w:i/>
          <w:iCs/>
          <w:lang w:eastAsia="en-US"/>
        </w:rPr>
        <w:t>Xinpeng(Huawei) only accept r10, and objects to any other revisions.</w:t>
      </w:r>
    </w:p>
    <w:p w14:paraId="185DD06F" w14:textId="77777777" w:rsidR="00C445E6" w:rsidRPr="00C445E6" w:rsidRDefault="00C445E6" w:rsidP="00C445E6">
      <w:pPr>
        <w:pStyle w:val="FP"/>
        <w:keepNext/>
        <w:rPr>
          <w:i/>
          <w:iCs/>
          <w:lang w:eastAsia="en-US"/>
        </w:rPr>
      </w:pPr>
      <w:r w:rsidRPr="00C445E6">
        <w:rPr>
          <w:i/>
          <w:iCs/>
          <w:lang w:eastAsia="en-US"/>
        </w:rPr>
        <w:t>Pallab (Nokia) can accept r10, r12. Objects to other revisions. Highlights that in r10 a minor editorial correction is needed.</w:t>
      </w:r>
    </w:p>
    <w:p w14:paraId="67EB2A21" w14:textId="77777777" w:rsidR="00C445E6" w:rsidRPr="00C445E6" w:rsidRDefault="00C445E6" w:rsidP="00C445E6">
      <w:pPr>
        <w:pStyle w:val="FP"/>
        <w:keepNext/>
        <w:rPr>
          <w:i/>
          <w:iCs/>
          <w:lang w:eastAsia="en-US"/>
        </w:rPr>
      </w:pPr>
      <w:r w:rsidRPr="00C445E6">
        <w:rPr>
          <w:i/>
          <w:iCs/>
          <w:lang w:eastAsia="en-US"/>
        </w:rPr>
        <w:t>Tugce (NTT DOCOMO) can accept r01 (with minor editorial correction at Note numbering) and objects to other revisions.</w:t>
      </w:r>
    </w:p>
    <w:p w14:paraId="22009D74" w14:textId="77777777" w:rsidR="00C445E6" w:rsidRPr="00C445E6" w:rsidRDefault="00C445E6" w:rsidP="00C445E6">
      <w:pPr>
        <w:pStyle w:val="FP"/>
        <w:keepNext/>
        <w:rPr>
          <w:i/>
          <w:iCs/>
          <w:lang w:eastAsia="en-US"/>
        </w:rPr>
      </w:pPr>
      <w:r w:rsidRPr="00C445E6">
        <w:rPr>
          <w:i/>
          <w:iCs/>
          <w:lang w:eastAsia="en-US"/>
        </w:rPr>
        <w:t>Magnus H (Ericsson) comments and ask if people can accept r01.</w:t>
      </w:r>
    </w:p>
    <w:p w14:paraId="5C6A6D60" w14:textId="77777777" w:rsidR="00C445E6" w:rsidRPr="00C445E6" w:rsidRDefault="00C445E6" w:rsidP="00C445E6">
      <w:pPr>
        <w:pStyle w:val="FP"/>
        <w:keepNext/>
        <w:rPr>
          <w:i/>
          <w:iCs/>
          <w:lang w:eastAsia="en-US"/>
        </w:rPr>
      </w:pPr>
      <w:r w:rsidRPr="00C445E6">
        <w:rPr>
          <w:i/>
          <w:iCs/>
          <w:lang w:eastAsia="en-US"/>
        </w:rPr>
        <w:t>==== 4.X, 5.X, 6.X, 7.X, 8.X Final Deadline ====</w:t>
      </w:r>
    </w:p>
    <w:p w14:paraId="018B3404" w14:textId="77777777" w:rsidR="00C445E6" w:rsidRPr="00C445E6" w:rsidRDefault="00C445E6" w:rsidP="00C445E6">
      <w:pPr>
        <w:pStyle w:val="FP"/>
        <w:keepNext/>
        <w:rPr>
          <w:i/>
          <w:iCs/>
          <w:lang w:eastAsia="en-US"/>
        </w:rPr>
      </w:pPr>
    </w:p>
    <w:p w14:paraId="54572FA7" w14:textId="77777777" w:rsidR="00C445E6" w:rsidRPr="00C445E6" w:rsidRDefault="00C445E6" w:rsidP="00C445E6">
      <w:pPr>
        <w:keepNext/>
        <w:rPr>
          <w:b/>
          <w:bCs/>
          <w:lang w:eastAsia="en-US"/>
        </w:rPr>
      </w:pPr>
      <w:r w:rsidRPr="00C445E6">
        <w:rPr>
          <w:b/>
          <w:bCs/>
          <w:lang w:eastAsia="en-US"/>
        </w:rPr>
        <w:t>Discussion and conclusion:</w:t>
      </w:r>
    </w:p>
    <w:p w14:paraId="752835B0" w14:textId="1AE0437D" w:rsidR="00C445E6" w:rsidRDefault="00B41B7A" w:rsidP="00C445E6">
      <w:pPr>
        <w:rPr>
          <w:lang w:eastAsia="en-US"/>
        </w:rPr>
      </w:pPr>
      <w:r>
        <w:rPr>
          <w:lang w:eastAsia="en-US"/>
        </w:rPr>
        <w:t xml:space="preserve">Nokia had issues with r01 and suggested r03 with an added note. There were disagreements also with r02 and r03. This was then </w:t>
      </w:r>
      <w:r w:rsidRPr="00B41B7A">
        <w:rPr>
          <w:color w:val="FF0000"/>
          <w:lang w:eastAsia="en-US"/>
        </w:rPr>
        <w:t>postponed</w:t>
      </w:r>
      <w:r>
        <w:rPr>
          <w:lang w:eastAsia="en-US"/>
        </w:rPr>
        <w:t>.</w:t>
      </w:r>
    </w:p>
    <w:p w14:paraId="18D8E853" w14:textId="22A09827" w:rsidR="00C445E6" w:rsidRDefault="00C445E6" w:rsidP="00C445E6">
      <w:pPr>
        <w:rPr>
          <w:lang w:eastAsia="en-US"/>
        </w:rPr>
      </w:pPr>
    </w:p>
    <w:p w14:paraId="5157A614" w14:textId="77777777" w:rsidR="00C445E6" w:rsidRDefault="00C445E6" w:rsidP="00C445E6">
      <w:pPr>
        <w:keepNext/>
        <w:pBdr>
          <w:top w:val="single" w:sz="4" w:space="1" w:color="auto"/>
        </w:pBdr>
        <w:rPr>
          <w:lang w:eastAsia="en-US"/>
        </w:rPr>
      </w:pPr>
      <w:r w:rsidRPr="00C445E6">
        <w:rPr>
          <w:color w:val="0000FF"/>
          <w:lang w:eastAsia="en-US"/>
        </w:rPr>
        <w:lastRenderedPageBreak/>
        <w:t>S2-2205635</w:t>
      </w:r>
      <w:r>
        <w:rPr>
          <w:lang w:eastAsia="en-US"/>
        </w:rPr>
        <w:t xml:space="preserve"> (CR) 23.503 CR0732: Correction related to traffic correlation in PCC rule (Source: Ericsson)</w:t>
      </w:r>
    </w:p>
    <w:p w14:paraId="63E34147" w14:textId="77777777" w:rsidR="00BD2BF5" w:rsidRPr="00BD2BF5" w:rsidRDefault="00BD2BF5" w:rsidP="00BD2BF5">
      <w:pPr>
        <w:pStyle w:val="FP"/>
        <w:keepNext/>
        <w:rPr>
          <w:b/>
          <w:bCs/>
          <w:i/>
          <w:iCs/>
          <w:lang w:eastAsia="en-US"/>
        </w:rPr>
      </w:pPr>
      <w:r w:rsidRPr="00BD2BF5">
        <w:rPr>
          <w:b/>
          <w:bCs/>
          <w:i/>
          <w:iCs/>
          <w:lang w:eastAsia="en-US"/>
        </w:rPr>
        <w:t>e-mail comments:</w:t>
      </w:r>
    </w:p>
    <w:p w14:paraId="0599316B" w14:textId="3B505B7A" w:rsidR="00C445E6" w:rsidRPr="00C445E6" w:rsidRDefault="00C445E6" w:rsidP="00C445E6">
      <w:pPr>
        <w:pStyle w:val="FP"/>
        <w:keepNext/>
        <w:rPr>
          <w:i/>
          <w:iCs/>
          <w:lang w:eastAsia="en-US"/>
        </w:rPr>
      </w:pPr>
      <w:r w:rsidRPr="00C445E6">
        <w:rPr>
          <w:i/>
          <w:iCs/>
          <w:lang w:eastAsia="en-US"/>
        </w:rPr>
        <w:t>Xinpeng(Huawei) comments.</w:t>
      </w:r>
    </w:p>
    <w:p w14:paraId="46628771" w14:textId="77777777" w:rsidR="00C445E6" w:rsidRPr="00C445E6" w:rsidRDefault="00C445E6" w:rsidP="00C445E6">
      <w:pPr>
        <w:pStyle w:val="FP"/>
        <w:keepNext/>
        <w:rPr>
          <w:i/>
          <w:iCs/>
          <w:lang w:eastAsia="en-US"/>
        </w:rPr>
      </w:pPr>
      <w:r w:rsidRPr="00C445E6">
        <w:rPr>
          <w:i/>
          <w:iCs/>
          <w:lang w:eastAsia="en-US"/>
        </w:rPr>
        <w:t>Pallab (Nokia) comments.</w:t>
      </w:r>
    </w:p>
    <w:p w14:paraId="7C046C39" w14:textId="77777777" w:rsidR="00C445E6" w:rsidRPr="00C445E6" w:rsidRDefault="00C445E6" w:rsidP="00C445E6">
      <w:pPr>
        <w:pStyle w:val="FP"/>
        <w:keepNext/>
        <w:rPr>
          <w:i/>
          <w:iCs/>
          <w:lang w:eastAsia="en-US"/>
        </w:rPr>
      </w:pPr>
      <w:r w:rsidRPr="00C445E6">
        <w:rPr>
          <w:i/>
          <w:iCs/>
          <w:lang w:eastAsia="en-US"/>
        </w:rPr>
        <w:t>Tugce (NTT DOCOMO) objects this CR and proposes to continue this discussion under R18 EDGE.</w:t>
      </w:r>
    </w:p>
    <w:p w14:paraId="591308A7" w14:textId="77777777" w:rsidR="00C445E6" w:rsidRPr="00C445E6" w:rsidRDefault="00C445E6" w:rsidP="00C445E6">
      <w:pPr>
        <w:pStyle w:val="FP"/>
        <w:keepNext/>
        <w:rPr>
          <w:i/>
          <w:iCs/>
          <w:lang w:eastAsia="en-US"/>
        </w:rPr>
      </w:pPr>
      <w:r w:rsidRPr="00C445E6">
        <w:rPr>
          <w:i/>
          <w:iCs/>
          <w:lang w:eastAsia="en-US"/>
        </w:rPr>
        <w:t>Magnus H (Ericsson) provides r01</w:t>
      </w:r>
    </w:p>
    <w:p w14:paraId="0DBF4099" w14:textId="77777777" w:rsidR="00C445E6" w:rsidRPr="00C445E6" w:rsidRDefault="00C445E6" w:rsidP="00C445E6">
      <w:pPr>
        <w:pStyle w:val="FP"/>
        <w:keepNext/>
        <w:rPr>
          <w:i/>
          <w:iCs/>
          <w:lang w:eastAsia="en-US"/>
        </w:rPr>
      </w:pPr>
      <w:r w:rsidRPr="00C445E6">
        <w:rPr>
          <w:i/>
          <w:iCs/>
          <w:lang w:eastAsia="en-US"/>
        </w:rPr>
        <w:t>Tugce (NTT DOCOMO) finds r01 better and provides comments.</w:t>
      </w:r>
    </w:p>
    <w:p w14:paraId="7F04E5F8" w14:textId="77777777" w:rsidR="00C445E6" w:rsidRPr="00C445E6" w:rsidRDefault="00C445E6" w:rsidP="00C445E6">
      <w:pPr>
        <w:pStyle w:val="FP"/>
        <w:keepNext/>
        <w:rPr>
          <w:i/>
          <w:iCs/>
          <w:lang w:eastAsia="en-US"/>
        </w:rPr>
      </w:pPr>
      <w:r w:rsidRPr="00C445E6">
        <w:rPr>
          <w:i/>
          <w:iCs/>
          <w:lang w:eastAsia="en-US"/>
        </w:rPr>
        <w:t>Magnus H (Ericsson) provides r02</w:t>
      </w:r>
    </w:p>
    <w:p w14:paraId="22BDF59D" w14:textId="77777777" w:rsidR="00C445E6" w:rsidRPr="00C445E6" w:rsidRDefault="00C445E6" w:rsidP="00C445E6">
      <w:pPr>
        <w:pStyle w:val="FP"/>
        <w:keepNext/>
        <w:rPr>
          <w:i/>
          <w:iCs/>
          <w:lang w:eastAsia="en-US"/>
        </w:rPr>
      </w:pPr>
      <w:r w:rsidRPr="00C445E6">
        <w:rPr>
          <w:i/>
          <w:iCs/>
          <w:lang w:eastAsia="en-US"/>
        </w:rPr>
        <w:t>Magnus H (Ericsson) provides r03</w:t>
      </w:r>
    </w:p>
    <w:p w14:paraId="2D3E64F6" w14:textId="77777777" w:rsidR="00C445E6" w:rsidRPr="00C445E6" w:rsidRDefault="00C445E6" w:rsidP="00C445E6">
      <w:pPr>
        <w:pStyle w:val="FP"/>
        <w:keepNext/>
        <w:rPr>
          <w:i/>
          <w:iCs/>
          <w:lang w:eastAsia="en-US"/>
        </w:rPr>
      </w:pPr>
      <w:r w:rsidRPr="00C445E6">
        <w:rPr>
          <w:i/>
          <w:iCs/>
          <w:lang w:eastAsia="en-US"/>
        </w:rPr>
        <w:t>==== 4.X, 5.X, 6.X, 7.X, 8.X Revisions Deadline ====</w:t>
      </w:r>
    </w:p>
    <w:p w14:paraId="2BE95E8D" w14:textId="1200905D" w:rsidR="00C445E6" w:rsidRPr="00C445E6" w:rsidRDefault="00C445E6" w:rsidP="00C445E6">
      <w:pPr>
        <w:pStyle w:val="FP"/>
        <w:keepNext/>
        <w:rPr>
          <w:i/>
          <w:iCs/>
          <w:lang w:eastAsia="en-US"/>
        </w:rPr>
      </w:pPr>
      <w:r w:rsidRPr="00C445E6">
        <w:rPr>
          <w:i/>
          <w:iCs/>
          <w:lang w:eastAsia="en-US"/>
        </w:rPr>
        <w:t xml:space="preserve">Xinpeng(Huawei): the outcome of 5635 will depend on the outcome of </w:t>
      </w:r>
      <w:r w:rsidRPr="00C445E6">
        <w:rPr>
          <w:i/>
          <w:iCs/>
          <w:color w:val="0000FF"/>
          <w:lang w:eastAsia="en-US"/>
        </w:rPr>
        <w:t>S2-2205633</w:t>
      </w:r>
      <w:r w:rsidRPr="00C445E6">
        <w:rPr>
          <w:i/>
          <w:iCs/>
          <w:lang w:eastAsia="en-US"/>
        </w:rPr>
        <w:t>.</w:t>
      </w:r>
    </w:p>
    <w:p w14:paraId="59C7E321" w14:textId="77777777" w:rsidR="00C445E6" w:rsidRPr="00C445E6" w:rsidRDefault="00C445E6" w:rsidP="00C445E6">
      <w:pPr>
        <w:pStyle w:val="FP"/>
        <w:keepNext/>
        <w:rPr>
          <w:i/>
          <w:iCs/>
          <w:lang w:eastAsia="en-US"/>
        </w:rPr>
      </w:pPr>
      <w:r w:rsidRPr="00C445E6">
        <w:rPr>
          <w:i/>
          <w:iCs/>
          <w:lang w:eastAsia="en-US"/>
        </w:rPr>
        <w:t>==== 4.X, 5.X, 6.X, 7.X, 8.X Final Deadline ====</w:t>
      </w:r>
    </w:p>
    <w:p w14:paraId="2FCC0E55" w14:textId="77777777" w:rsidR="00C445E6" w:rsidRPr="00C445E6" w:rsidRDefault="00C445E6" w:rsidP="00C445E6">
      <w:pPr>
        <w:pStyle w:val="FP"/>
        <w:keepNext/>
        <w:rPr>
          <w:i/>
          <w:iCs/>
          <w:lang w:eastAsia="en-US"/>
        </w:rPr>
      </w:pPr>
    </w:p>
    <w:p w14:paraId="424EB110" w14:textId="77777777" w:rsidR="00C445E6" w:rsidRPr="00C445E6" w:rsidRDefault="00C445E6" w:rsidP="00C445E6">
      <w:pPr>
        <w:keepNext/>
        <w:rPr>
          <w:b/>
          <w:bCs/>
          <w:lang w:eastAsia="en-US"/>
        </w:rPr>
      </w:pPr>
      <w:r w:rsidRPr="00C445E6">
        <w:rPr>
          <w:b/>
          <w:bCs/>
          <w:lang w:eastAsia="en-US"/>
        </w:rPr>
        <w:t>Discussion and conclusion:</w:t>
      </w:r>
    </w:p>
    <w:p w14:paraId="04B4B504" w14:textId="4130A4D7" w:rsidR="00C445E6" w:rsidRDefault="00B41B7A" w:rsidP="00C445E6">
      <w:pPr>
        <w:rPr>
          <w:lang w:eastAsia="en-US"/>
        </w:rPr>
      </w:pPr>
      <w:r>
        <w:rPr>
          <w:lang w:eastAsia="en-US"/>
        </w:rPr>
        <w:t xml:space="preserve">This was </w:t>
      </w:r>
      <w:r w:rsidRPr="00B41B7A">
        <w:rPr>
          <w:color w:val="FF0000"/>
          <w:lang w:eastAsia="en-US"/>
        </w:rPr>
        <w:t>postponed</w:t>
      </w:r>
      <w:r>
        <w:rPr>
          <w:lang w:eastAsia="en-US"/>
        </w:rPr>
        <w:t>.</w:t>
      </w:r>
    </w:p>
    <w:p w14:paraId="7337D97A" w14:textId="23910DEE" w:rsidR="00C445E6" w:rsidRDefault="00C445E6" w:rsidP="00C445E6">
      <w:pPr>
        <w:rPr>
          <w:lang w:eastAsia="en-US"/>
        </w:rPr>
      </w:pPr>
    </w:p>
    <w:p w14:paraId="5C701DB0" w14:textId="77777777" w:rsidR="00C445E6" w:rsidRDefault="00C445E6" w:rsidP="00C445E6">
      <w:pPr>
        <w:keepNext/>
        <w:pBdr>
          <w:top w:val="single" w:sz="4" w:space="1" w:color="auto"/>
        </w:pBdr>
        <w:rPr>
          <w:lang w:eastAsia="en-US"/>
        </w:rPr>
      </w:pPr>
      <w:r w:rsidRPr="00C445E6">
        <w:rPr>
          <w:color w:val="0000FF"/>
          <w:lang w:eastAsia="en-US"/>
        </w:rPr>
        <w:t>S2-2205663</w:t>
      </w:r>
      <w:r>
        <w:rPr>
          <w:lang w:eastAsia="en-US"/>
        </w:rPr>
        <w:t xml:space="preserve"> (CR) 23.502 CR3507: UE Presence in AoI clarification (Source: Ericsson)</w:t>
      </w:r>
    </w:p>
    <w:p w14:paraId="204C39E1" w14:textId="77777777" w:rsidR="00BD2BF5" w:rsidRPr="00BD2BF5" w:rsidRDefault="00BD2BF5" w:rsidP="00BD2BF5">
      <w:pPr>
        <w:pStyle w:val="FP"/>
        <w:keepNext/>
        <w:rPr>
          <w:b/>
          <w:bCs/>
          <w:i/>
          <w:iCs/>
          <w:lang w:eastAsia="en-US"/>
        </w:rPr>
      </w:pPr>
      <w:r w:rsidRPr="00BD2BF5">
        <w:rPr>
          <w:b/>
          <w:bCs/>
          <w:i/>
          <w:iCs/>
          <w:lang w:eastAsia="en-US"/>
        </w:rPr>
        <w:t>e-mail comments:</w:t>
      </w:r>
    </w:p>
    <w:p w14:paraId="01B9DE4A" w14:textId="4B43F071" w:rsidR="00C445E6" w:rsidRPr="00C445E6" w:rsidRDefault="00C445E6" w:rsidP="00C445E6">
      <w:pPr>
        <w:pStyle w:val="FP"/>
        <w:keepNext/>
        <w:rPr>
          <w:i/>
          <w:iCs/>
          <w:lang w:eastAsia="en-US"/>
        </w:rPr>
      </w:pPr>
      <w:r w:rsidRPr="00C445E6">
        <w:rPr>
          <w:i/>
          <w:iCs/>
          <w:lang w:eastAsia="en-US"/>
        </w:rPr>
        <w:t>Haris(Qualcomm) asks questions</w:t>
      </w:r>
    </w:p>
    <w:p w14:paraId="2D5A3016" w14:textId="4D570FC6" w:rsidR="00C445E6" w:rsidRPr="00C445E6" w:rsidRDefault="00C445E6" w:rsidP="00C445E6">
      <w:pPr>
        <w:pStyle w:val="FP"/>
        <w:keepNext/>
        <w:rPr>
          <w:i/>
          <w:iCs/>
          <w:lang w:eastAsia="en-US"/>
        </w:rPr>
      </w:pPr>
      <w:r w:rsidRPr="00C445E6">
        <w:rPr>
          <w:i/>
          <w:iCs/>
          <w:lang w:eastAsia="en-US"/>
        </w:rPr>
        <w:t>Qian (Ericsson) suspects that the comment/question from Hannu(Nokia) is for another paper 5662.</w:t>
      </w:r>
      <w:r w:rsidR="00390D21">
        <w:rPr>
          <w:i/>
          <w:iCs/>
          <w:lang w:eastAsia="en-US"/>
        </w:rPr>
        <w:t xml:space="preserve"> </w:t>
      </w:r>
      <w:r w:rsidR="00390D21">
        <w:rPr>
          <w:rFonts w:ascii="Segoe UI Emoji" w:hAnsi="Segoe UI Emoji" w:cs="Segoe UI Emoji"/>
          <w:i/>
          <w:iCs/>
          <w:lang w:eastAsia="en-US"/>
        </w:rPr>
        <w:t>:)</w:t>
      </w:r>
    </w:p>
    <w:p w14:paraId="52D12BB4" w14:textId="77777777" w:rsidR="00C445E6" w:rsidRPr="00C445E6" w:rsidRDefault="00C445E6" w:rsidP="00C445E6">
      <w:pPr>
        <w:pStyle w:val="FP"/>
        <w:keepNext/>
        <w:rPr>
          <w:i/>
          <w:iCs/>
          <w:lang w:eastAsia="en-US"/>
        </w:rPr>
      </w:pPr>
      <w:r w:rsidRPr="00C445E6">
        <w:rPr>
          <w:i/>
          <w:iCs/>
          <w:lang w:eastAsia="en-US"/>
        </w:rPr>
        <w:t>Hannu (Nokia) asks about the service requirement?</w:t>
      </w:r>
    </w:p>
    <w:p w14:paraId="6954D90D" w14:textId="77777777" w:rsidR="00C445E6" w:rsidRPr="00C445E6" w:rsidRDefault="00C445E6" w:rsidP="00C445E6">
      <w:pPr>
        <w:pStyle w:val="FP"/>
        <w:keepNext/>
        <w:rPr>
          <w:i/>
          <w:iCs/>
          <w:lang w:eastAsia="en-US"/>
        </w:rPr>
      </w:pPr>
      <w:r w:rsidRPr="00C445E6">
        <w:rPr>
          <w:i/>
          <w:iCs/>
          <w:lang w:eastAsia="en-US"/>
        </w:rPr>
        <w:t>Qian (Ericsson) responds to Haris (Qualcomm)</w:t>
      </w:r>
    </w:p>
    <w:p w14:paraId="2F069B0B" w14:textId="77777777" w:rsidR="00C445E6" w:rsidRPr="00C445E6" w:rsidRDefault="00C445E6" w:rsidP="00C445E6">
      <w:pPr>
        <w:pStyle w:val="FP"/>
        <w:keepNext/>
        <w:rPr>
          <w:i/>
          <w:iCs/>
          <w:lang w:eastAsia="en-US"/>
        </w:rPr>
      </w:pPr>
      <w:r w:rsidRPr="00C445E6">
        <w:rPr>
          <w:i/>
          <w:iCs/>
          <w:lang w:eastAsia="en-US"/>
        </w:rPr>
        <w:t>Hannu (Nokia) withdraws his comment on 5663 and moves on to comment on 5662.</w:t>
      </w:r>
    </w:p>
    <w:p w14:paraId="063D6CB0" w14:textId="77777777" w:rsidR="00C445E6" w:rsidRPr="00C445E6" w:rsidRDefault="00C445E6" w:rsidP="00C445E6">
      <w:pPr>
        <w:pStyle w:val="FP"/>
        <w:keepNext/>
        <w:rPr>
          <w:i/>
          <w:iCs/>
          <w:lang w:eastAsia="en-US"/>
        </w:rPr>
      </w:pPr>
      <w:r w:rsidRPr="00C445E6">
        <w:rPr>
          <w:i/>
          <w:iCs/>
          <w:lang w:eastAsia="en-US"/>
        </w:rPr>
        <w:t>Chris (Vodafone) provides r01</w:t>
      </w:r>
    </w:p>
    <w:p w14:paraId="180DC792" w14:textId="77777777" w:rsidR="00C445E6" w:rsidRPr="00C445E6" w:rsidRDefault="00C445E6" w:rsidP="00C445E6">
      <w:pPr>
        <w:pStyle w:val="FP"/>
        <w:keepNext/>
        <w:rPr>
          <w:i/>
          <w:iCs/>
          <w:lang w:eastAsia="en-US"/>
        </w:rPr>
      </w:pPr>
      <w:r w:rsidRPr="00C445E6">
        <w:rPr>
          <w:i/>
          <w:iCs/>
          <w:lang w:eastAsia="en-US"/>
        </w:rPr>
        <w:t>Qian (Ericsson) provides comments</w:t>
      </w:r>
    </w:p>
    <w:p w14:paraId="223087EF" w14:textId="77777777" w:rsidR="00C445E6" w:rsidRPr="00C445E6" w:rsidRDefault="00C445E6" w:rsidP="00C445E6">
      <w:pPr>
        <w:pStyle w:val="FP"/>
        <w:keepNext/>
        <w:rPr>
          <w:i/>
          <w:iCs/>
          <w:lang w:eastAsia="en-US"/>
        </w:rPr>
      </w:pPr>
      <w:r w:rsidRPr="00C445E6">
        <w:rPr>
          <w:i/>
          <w:iCs/>
          <w:lang w:eastAsia="en-US"/>
        </w:rPr>
        <w:t>Chris (Vodafone) provides r02.</w:t>
      </w:r>
    </w:p>
    <w:p w14:paraId="18AFD9A0" w14:textId="77777777" w:rsidR="00C445E6" w:rsidRPr="00C445E6" w:rsidRDefault="00C445E6" w:rsidP="00C445E6">
      <w:pPr>
        <w:pStyle w:val="FP"/>
        <w:keepNext/>
        <w:rPr>
          <w:i/>
          <w:iCs/>
          <w:lang w:eastAsia="en-US"/>
        </w:rPr>
      </w:pPr>
      <w:r w:rsidRPr="00C445E6">
        <w:rPr>
          <w:i/>
          <w:iCs/>
          <w:lang w:eastAsia="en-US"/>
        </w:rPr>
        <w:t>Qian (Ericsson) thanks for the r02 and provides further comments</w:t>
      </w:r>
    </w:p>
    <w:p w14:paraId="051AA33E" w14:textId="77777777" w:rsidR="00C445E6" w:rsidRPr="00C445E6" w:rsidRDefault="00C445E6" w:rsidP="00C445E6">
      <w:pPr>
        <w:pStyle w:val="FP"/>
        <w:keepNext/>
        <w:rPr>
          <w:i/>
          <w:iCs/>
          <w:lang w:eastAsia="en-US"/>
        </w:rPr>
      </w:pPr>
      <w:r w:rsidRPr="00C445E6">
        <w:rPr>
          <w:i/>
          <w:iCs/>
          <w:lang w:eastAsia="en-US"/>
        </w:rPr>
        <w:t>Qian (Ericsson) provides comments again.</w:t>
      </w:r>
    </w:p>
    <w:p w14:paraId="3DEF5618" w14:textId="77777777" w:rsidR="00C445E6" w:rsidRPr="00C445E6" w:rsidRDefault="00C445E6" w:rsidP="00C445E6">
      <w:pPr>
        <w:pStyle w:val="FP"/>
        <w:keepNext/>
        <w:rPr>
          <w:i/>
          <w:iCs/>
          <w:lang w:eastAsia="en-US"/>
        </w:rPr>
      </w:pPr>
      <w:r w:rsidRPr="00C445E6">
        <w:rPr>
          <w:i/>
          <w:iCs/>
          <w:lang w:eastAsia="en-US"/>
        </w:rPr>
        <w:t>Qian (Ericsson) comments and provides r03.</w:t>
      </w:r>
    </w:p>
    <w:p w14:paraId="5C98C4D4" w14:textId="77777777" w:rsidR="00C445E6" w:rsidRPr="00C445E6" w:rsidRDefault="00C445E6" w:rsidP="00C445E6">
      <w:pPr>
        <w:pStyle w:val="FP"/>
        <w:keepNext/>
        <w:rPr>
          <w:i/>
          <w:iCs/>
          <w:lang w:eastAsia="en-US"/>
        </w:rPr>
      </w:pPr>
      <w:r w:rsidRPr="00C445E6">
        <w:rPr>
          <w:i/>
          <w:iCs/>
          <w:lang w:eastAsia="en-US"/>
        </w:rPr>
        <w:t>Chris (Vodafone) replies.</w:t>
      </w:r>
    </w:p>
    <w:p w14:paraId="55F80523" w14:textId="77777777" w:rsidR="00C445E6" w:rsidRPr="00C445E6" w:rsidRDefault="00C445E6" w:rsidP="00C445E6">
      <w:pPr>
        <w:pStyle w:val="FP"/>
        <w:keepNext/>
        <w:rPr>
          <w:i/>
          <w:iCs/>
          <w:lang w:eastAsia="en-US"/>
        </w:rPr>
      </w:pPr>
      <w:r w:rsidRPr="00C445E6">
        <w:rPr>
          <w:i/>
          <w:iCs/>
          <w:lang w:eastAsia="en-US"/>
        </w:rPr>
        <w:t>Chris (Vodafone) prefers rev 2 to rev 3.</w:t>
      </w:r>
    </w:p>
    <w:p w14:paraId="7AA590BB" w14:textId="4AC26EB9" w:rsidR="00C445E6" w:rsidRPr="00C445E6" w:rsidRDefault="00C445E6" w:rsidP="00C445E6">
      <w:pPr>
        <w:pStyle w:val="FP"/>
        <w:keepNext/>
        <w:rPr>
          <w:i/>
          <w:iCs/>
          <w:lang w:eastAsia="en-US"/>
        </w:rPr>
      </w:pPr>
      <w:r w:rsidRPr="00C445E6">
        <w:rPr>
          <w:i/>
          <w:iCs/>
          <w:lang w:eastAsia="en-US"/>
        </w:rPr>
        <w:t xml:space="preserve">Qian (Ericsson) thanks for the comments and considers that r03 is more technically correct </w:t>
      </w:r>
      <w:r w:rsidR="00390D21">
        <w:rPr>
          <w:rFonts w:ascii="Segoe UI Emoji" w:hAnsi="Segoe UI Emoji" w:cs="Segoe UI Emoji"/>
          <w:i/>
          <w:iCs/>
          <w:lang w:eastAsia="en-US"/>
        </w:rPr>
        <w:t>:)</w:t>
      </w:r>
      <w:r w:rsidRPr="00C445E6">
        <w:rPr>
          <w:i/>
          <w:iCs/>
          <w:lang w:eastAsia="en-US"/>
        </w:rPr>
        <w:t>.</w:t>
      </w:r>
    </w:p>
    <w:p w14:paraId="082E02D3" w14:textId="77777777" w:rsidR="00C445E6" w:rsidRPr="00C445E6" w:rsidRDefault="00C445E6" w:rsidP="00C445E6">
      <w:pPr>
        <w:pStyle w:val="FP"/>
        <w:keepNext/>
        <w:rPr>
          <w:i/>
          <w:iCs/>
          <w:lang w:eastAsia="en-US"/>
        </w:rPr>
      </w:pPr>
      <w:r w:rsidRPr="00C445E6">
        <w:rPr>
          <w:i/>
          <w:iCs/>
          <w:lang w:eastAsia="en-US"/>
        </w:rPr>
        <w:t>Fenqin (Huawei) ask a question for clarification</w:t>
      </w:r>
    </w:p>
    <w:p w14:paraId="4508BDAF" w14:textId="77777777" w:rsidR="00C445E6" w:rsidRPr="00C445E6" w:rsidRDefault="00C445E6" w:rsidP="00C445E6">
      <w:pPr>
        <w:pStyle w:val="FP"/>
        <w:keepNext/>
        <w:rPr>
          <w:i/>
          <w:iCs/>
          <w:lang w:eastAsia="en-US"/>
        </w:rPr>
      </w:pPr>
      <w:r w:rsidRPr="00C445E6">
        <w:rPr>
          <w:i/>
          <w:iCs/>
          <w:lang w:eastAsia="en-US"/>
        </w:rPr>
        <w:t>Hannu (Nokia) shares r04 and comments.</w:t>
      </w:r>
    </w:p>
    <w:p w14:paraId="70BC7236" w14:textId="77777777" w:rsidR="00C445E6" w:rsidRPr="00C445E6" w:rsidRDefault="00C445E6" w:rsidP="00C445E6">
      <w:pPr>
        <w:pStyle w:val="FP"/>
        <w:keepNext/>
        <w:rPr>
          <w:i/>
          <w:iCs/>
          <w:lang w:eastAsia="en-US"/>
        </w:rPr>
      </w:pPr>
      <w:r w:rsidRPr="00C445E6">
        <w:rPr>
          <w:i/>
          <w:iCs/>
          <w:lang w:eastAsia="en-US"/>
        </w:rPr>
        <w:t>Fenqin (Huawei) give some suggestion.</w:t>
      </w:r>
    </w:p>
    <w:p w14:paraId="41DE4F63" w14:textId="77777777" w:rsidR="00C445E6" w:rsidRPr="00C445E6" w:rsidRDefault="00C445E6" w:rsidP="00C445E6">
      <w:pPr>
        <w:pStyle w:val="FP"/>
        <w:keepNext/>
        <w:rPr>
          <w:i/>
          <w:iCs/>
          <w:lang w:eastAsia="en-US"/>
        </w:rPr>
      </w:pPr>
      <w:r w:rsidRPr="00C445E6">
        <w:rPr>
          <w:i/>
          <w:iCs/>
          <w:lang w:eastAsia="en-US"/>
        </w:rPr>
        <w:t>Qian (Ericsson) responds further.</w:t>
      </w:r>
    </w:p>
    <w:p w14:paraId="57447F54" w14:textId="77777777" w:rsidR="00C445E6" w:rsidRPr="00C445E6" w:rsidRDefault="00C445E6" w:rsidP="00C445E6">
      <w:pPr>
        <w:pStyle w:val="FP"/>
        <w:keepNext/>
        <w:rPr>
          <w:i/>
          <w:iCs/>
          <w:lang w:eastAsia="en-US"/>
        </w:rPr>
      </w:pPr>
      <w:r w:rsidRPr="00C445E6">
        <w:rPr>
          <w:i/>
          <w:iCs/>
          <w:lang w:eastAsia="en-US"/>
        </w:rPr>
        <w:t>Fenqin (Huawei) provides comments.</w:t>
      </w:r>
    </w:p>
    <w:p w14:paraId="1323A8FB" w14:textId="77777777" w:rsidR="00C445E6" w:rsidRPr="00C445E6" w:rsidRDefault="00C445E6" w:rsidP="00C445E6">
      <w:pPr>
        <w:pStyle w:val="FP"/>
        <w:keepNext/>
        <w:rPr>
          <w:i/>
          <w:iCs/>
          <w:lang w:eastAsia="en-US"/>
        </w:rPr>
      </w:pPr>
      <w:r w:rsidRPr="00C445E6">
        <w:rPr>
          <w:i/>
          <w:iCs/>
          <w:lang w:eastAsia="en-US"/>
        </w:rPr>
        <w:t>Qian (Ericsson) responds.</w:t>
      </w:r>
    </w:p>
    <w:p w14:paraId="28B581A7" w14:textId="77777777" w:rsidR="00C445E6" w:rsidRPr="00C445E6" w:rsidRDefault="00C445E6" w:rsidP="00C445E6">
      <w:pPr>
        <w:pStyle w:val="FP"/>
        <w:keepNext/>
        <w:rPr>
          <w:i/>
          <w:iCs/>
          <w:lang w:eastAsia="en-US"/>
        </w:rPr>
      </w:pPr>
      <w:r w:rsidRPr="00C445E6">
        <w:rPr>
          <w:i/>
          <w:iCs/>
          <w:lang w:eastAsia="en-US"/>
        </w:rPr>
        <w:t>Chris (Vodafone) provides r05 based on r02. R03 and r04 seem problematic.</w:t>
      </w:r>
    </w:p>
    <w:p w14:paraId="691109E5" w14:textId="77777777" w:rsidR="00C445E6" w:rsidRPr="00C445E6" w:rsidRDefault="00C445E6" w:rsidP="00C445E6">
      <w:pPr>
        <w:pStyle w:val="FP"/>
        <w:keepNext/>
        <w:rPr>
          <w:i/>
          <w:iCs/>
          <w:lang w:eastAsia="en-US"/>
        </w:rPr>
      </w:pPr>
      <w:r w:rsidRPr="00C445E6">
        <w:rPr>
          <w:i/>
          <w:iCs/>
          <w:lang w:eastAsia="en-US"/>
        </w:rPr>
        <w:t>Qian (Ericsson) comments and provide r06.</w:t>
      </w:r>
    </w:p>
    <w:p w14:paraId="4907217F" w14:textId="77777777" w:rsidR="00C445E6" w:rsidRPr="00C445E6" w:rsidRDefault="00C445E6" w:rsidP="00C445E6">
      <w:pPr>
        <w:pStyle w:val="FP"/>
        <w:keepNext/>
        <w:rPr>
          <w:i/>
          <w:iCs/>
          <w:lang w:eastAsia="en-US"/>
        </w:rPr>
      </w:pPr>
      <w:r w:rsidRPr="00C445E6">
        <w:rPr>
          <w:i/>
          <w:iCs/>
          <w:lang w:eastAsia="en-US"/>
        </w:rPr>
        <w:t>==== 4.X, 5.X, 6.X, 7.X, 8.X Revisions Deadline ====</w:t>
      </w:r>
    </w:p>
    <w:p w14:paraId="67966BD9" w14:textId="77777777" w:rsidR="00C445E6" w:rsidRPr="00C445E6" w:rsidRDefault="00C445E6" w:rsidP="00C445E6">
      <w:pPr>
        <w:pStyle w:val="FP"/>
        <w:keepNext/>
        <w:rPr>
          <w:i/>
          <w:iCs/>
          <w:lang w:eastAsia="en-US"/>
        </w:rPr>
      </w:pPr>
      <w:r w:rsidRPr="00C445E6">
        <w:rPr>
          <w:i/>
          <w:iCs/>
          <w:lang w:eastAsia="en-US"/>
        </w:rPr>
        <w:t>Qian (Ericsson) provides further comments.</w:t>
      </w:r>
    </w:p>
    <w:p w14:paraId="6FD3C874" w14:textId="77777777" w:rsidR="00C445E6" w:rsidRPr="00C445E6" w:rsidRDefault="00C445E6" w:rsidP="00C445E6">
      <w:pPr>
        <w:pStyle w:val="FP"/>
        <w:keepNext/>
        <w:rPr>
          <w:i/>
          <w:iCs/>
          <w:lang w:eastAsia="en-US"/>
        </w:rPr>
      </w:pPr>
      <w:r w:rsidRPr="00C445E6">
        <w:rPr>
          <w:i/>
          <w:iCs/>
          <w:lang w:eastAsia="en-US"/>
        </w:rPr>
        <w:t>Hannu (Nokia) prefers either r05 or r06 as r07 is less accurate on the Out of Area conditions.</w:t>
      </w:r>
    </w:p>
    <w:p w14:paraId="65CB8B99" w14:textId="77777777" w:rsidR="00C445E6" w:rsidRPr="00C445E6" w:rsidRDefault="00C445E6" w:rsidP="00C445E6">
      <w:pPr>
        <w:pStyle w:val="FP"/>
        <w:keepNext/>
        <w:rPr>
          <w:i/>
          <w:iCs/>
          <w:lang w:eastAsia="en-US"/>
        </w:rPr>
      </w:pPr>
      <w:r w:rsidRPr="00C445E6">
        <w:rPr>
          <w:i/>
          <w:iCs/>
          <w:lang w:eastAsia="en-US"/>
        </w:rPr>
        <w:t>Qian (Ericsson) comments that r06 (submitted before deadline) is preferred, but ok with r07 == on top of r06, remove all the changes under the 'otherwise' part.</w:t>
      </w:r>
    </w:p>
    <w:p w14:paraId="2E602B8C" w14:textId="77777777" w:rsidR="00C445E6" w:rsidRPr="00C445E6" w:rsidRDefault="00C445E6" w:rsidP="00C445E6">
      <w:pPr>
        <w:pStyle w:val="FP"/>
        <w:keepNext/>
        <w:rPr>
          <w:i/>
          <w:iCs/>
          <w:lang w:eastAsia="en-US"/>
        </w:rPr>
      </w:pPr>
      <w:r w:rsidRPr="00C445E6">
        <w:rPr>
          <w:i/>
          <w:iCs/>
          <w:lang w:eastAsia="en-US"/>
        </w:rPr>
        <w:t>Fenqin (Huawei) provides further comments and r07 and suggest bring this to CC#2.</w:t>
      </w:r>
    </w:p>
    <w:p w14:paraId="758A20FA" w14:textId="77777777" w:rsidR="00C445E6" w:rsidRPr="00C445E6" w:rsidRDefault="00C445E6" w:rsidP="00C445E6">
      <w:pPr>
        <w:pStyle w:val="FP"/>
        <w:keepNext/>
        <w:rPr>
          <w:i/>
          <w:iCs/>
          <w:lang w:eastAsia="en-US"/>
        </w:rPr>
      </w:pPr>
      <w:r w:rsidRPr="00C445E6">
        <w:rPr>
          <w:i/>
          <w:iCs/>
          <w:lang w:eastAsia="en-US"/>
        </w:rPr>
        <w:t>Fenqin(Huawei) Provides response</w:t>
      </w:r>
    </w:p>
    <w:p w14:paraId="392B0CAE" w14:textId="77777777" w:rsidR="00C445E6" w:rsidRPr="00C445E6" w:rsidRDefault="00C445E6" w:rsidP="00C445E6">
      <w:pPr>
        <w:pStyle w:val="FP"/>
        <w:keepNext/>
        <w:rPr>
          <w:i/>
          <w:iCs/>
          <w:lang w:eastAsia="en-US"/>
        </w:rPr>
      </w:pPr>
      <w:r w:rsidRPr="00C445E6">
        <w:rPr>
          <w:i/>
          <w:iCs/>
          <w:lang w:eastAsia="en-US"/>
        </w:rPr>
        <w:t>Chris (Vodafone) prefers r05 to r06.</w:t>
      </w:r>
    </w:p>
    <w:p w14:paraId="5D00D54B" w14:textId="77777777" w:rsidR="00C445E6" w:rsidRPr="00C445E6" w:rsidRDefault="00C445E6" w:rsidP="00C445E6">
      <w:pPr>
        <w:pStyle w:val="FP"/>
        <w:keepNext/>
        <w:rPr>
          <w:i/>
          <w:iCs/>
          <w:lang w:eastAsia="en-US"/>
        </w:rPr>
      </w:pPr>
      <w:r w:rsidRPr="00C445E6">
        <w:rPr>
          <w:i/>
          <w:iCs/>
          <w:lang w:eastAsia="en-US"/>
        </w:rPr>
        <w:t>Qian (Ericsson) provides comments.</w:t>
      </w:r>
    </w:p>
    <w:p w14:paraId="1364FE34" w14:textId="77777777" w:rsidR="00C445E6" w:rsidRPr="00C445E6" w:rsidRDefault="00C445E6" w:rsidP="00C445E6">
      <w:pPr>
        <w:pStyle w:val="FP"/>
        <w:keepNext/>
        <w:rPr>
          <w:i/>
          <w:iCs/>
          <w:lang w:eastAsia="en-US"/>
        </w:rPr>
      </w:pPr>
      <w:r w:rsidRPr="00C445E6">
        <w:rPr>
          <w:i/>
          <w:iCs/>
          <w:lang w:eastAsia="en-US"/>
        </w:rPr>
        <w:t>Fenqin (Huawei) provides comments and suggest to r06+ removing the otherwise case change.</w:t>
      </w:r>
    </w:p>
    <w:p w14:paraId="649332BD" w14:textId="77777777" w:rsidR="00C445E6" w:rsidRPr="00C445E6" w:rsidRDefault="00C445E6" w:rsidP="00C445E6">
      <w:pPr>
        <w:pStyle w:val="FP"/>
        <w:keepNext/>
        <w:rPr>
          <w:i/>
          <w:iCs/>
          <w:lang w:eastAsia="en-US"/>
        </w:rPr>
      </w:pPr>
      <w:r w:rsidRPr="00C445E6">
        <w:rPr>
          <w:i/>
          <w:iCs/>
          <w:lang w:eastAsia="en-US"/>
        </w:rPr>
        <w:t>==== 4.X, 5.X, 6.X, 7.X, 8.X Final Deadline ====</w:t>
      </w:r>
    </w:p>
    <w:p w14:paraId="5FEB9903" w14:textId="77777777" w:rsidR="00C445E6" w:rsidRPr="00C445E6" w:rsidRDefault="00C445E6" w:rsidP="00C445E6">
      <w:pPr>
        <w:pStyle w:val="FP"/>
        <w:keepNext/>
        <w:rPr>
          <w:i/>
          <w:iCs/>
          <w:lang w:eastAsia="en-US"/>
        </w:rPr>
      </w:pPr>
    </w:p>
    <w:p w14:paraId="6C59FF00" w14:textId="77777777" w:rsidR="00C445E6" w:rsidRPr="00C445E6" w:rsidRDefault="00C445E6" w:rsidP="00C445E6">
      <w:pPr>
        <w:keepNext/>
        <w:rPr>
          <w:b/>
          <w:bCs/>
          <w:lang w:eastAsia="en-US"/>
        </w:rPr>
      </w:pPr>
      <w:r w:rsidRPr="00C445E6">
        <w:rPr>
          <w:b/>
          <w:bCs/>
          <w:lang w:eastAsia="en-US"/>
        </w:rPr>
        <w:t>Discussion and conclusion:</w:t>
      </w:r>
    </w:p>
    <w:p w14:paraId="0B1B7002" w14:textId="2971AD54" w:rsidR="00C445E6" w:rsidRPr="007D5E78" w:rsidRDefault="007D5E78" w:rsidP="00C445E6">
      <w:r>
        <w:rPr>
          <w:lang w:eastAsia="en-US"/>
        </w:rPr>
        <w:t xml:space="preserve">Huawei preferred r06, removing the other changes beginning with 'otherwise'. r06 with these changes was agreed and was revised in </w:t>
      </w:r>
      <w:r w:rsidRPr="007D5E78">
        <w:rPr>
          <w:color w:val="0000FF"/>
          <w:lang w:eastAsia="en-US"/>
        </w:rPr>
        <w:t>S2-2207694</w:t>
      </w:r>
      <w:r>
        <w:rPr>
          <w:lang w:eastAsia="en-US"/>
        </w:rPr>
        <w:t xml:space="preserve">, which was </w:t>
      </w:r>
      <w:r w:rsidRPr="007D5E78">
        <w:rPr>
          <w:color w:val="FF0000"/>
          <w:lang w:eastAsia="en-US"/>
        </w:rPr>
        <w:t>approved</w:t>
      </w:r>
      <w:r>
        <w:t>.</w:t>
      </w:r>
    </w:p>
    <w:p w14:paraId="773D3C48" w14:textId="36A4A26B" w:rsidR="00C445E6" w:rsidRDefault="00C445E6" w:rsidP="00C445E6">
      <w:pPr>
        <w:rPr>
          <w:lang w:eastAsia="en-US"/>
        </w:rPr>
      </w:pPr>
    </w:p>
    <w:p w14:paraId="10F9688E" w14:textId="77777777" w:rsidR="00C445E6" w:rsidRDefault="00C445E6" w:rsidP="00C445E6">
      <w:pPr>
        <w:keepNext/>
        <w:pBdr>
          <w:top w:val="single" w:sz="4" w:space="1" w:color="auto"/>
        </w:pBdr>
        <w:rPr>
          <w:lang w:eastAsia="en-US"/>
        </w:rPr>
      </w:pPr>
      <w:r w:rsidRPr="00C445E6">
        <w:rPr>
          <w:color w:val="0000FF"/>
          <w:lang w:eastAsia="en-US"/>
        </w:rPr>
        <w:lastRenderedPageBreak/>
        <w:t>S2-2206053</w:t>
      </w:r>
      <w:r>
        <w:rPr>
          <w:lang w:eastAsia="en-US"/>
        </w:rPr>
        <w:t xml:space="preserve"> (LS OUT) [DRAFT] Response to LS on AF session with required QoS procedures support for TSC traffic (Source: Huawei, HiSilicon)</w:t>
      </w:r>
    </w:p>
    <w:p w14:paraId="574CF551" w14:textId="77777777" w:rsidR="00BD2BF5" w:rsidRPr="00BD2BF5" w:rsidRDefault="00BD2BF5" w:rsidP="00BD2BF5">
      <w:pPr>
        <w:pStyle w:val="FP"/>
        <w:keepNext/>
        <w:rPr>
          <w:b/>
          <w:bCs/>
          <w:i/>
          <w:iCs/>
          <w:lang w:eastAsia="en-US"/>
        </w:rPr>
      </w:pPr>
      <w:r w:rsidRPr="00BD2BF5">
        <w:rPr>
          <w:b/>
          <w:bCs/>
          <w:i/>
          <w:iCs/>
          <w:lang w:eastAsia="en-US"/>
        </w:rPr>
        <w:t>e-mail comments:</w:t>
      </w:r>
    </w:p>
    <w:p w14:paraId="4EC349B4" w14:textId="115AB66F" w:rsidR="00C445E6" w:rsidRPr="00C445E6" w:rsidRDefault="00C445E6" w:rsidP="00C445E6">
      <w:pPr>
        <w:pStyle w:val="FP"/>
        <w:keepNext/>
        <w:rPr>
          <w:i/>
          <w:iCs/>
          <w:lang w:eastAsia="en-US"/>
        </w:rPr>
      </w:pPr>
      <w:r w:rsidRPr="00C445E6">
        <w:rPr>
          <w:i/>
          <w:iCs/>
          <w:lang w:eastAsia="en-US"/>
        </w:rPr>
        <w:t>Shabnam (Ericsson) we need to decide if the feature is supported or not, ZTE paper 6202 has clearer position aligned with the situation that we did not discuss the service in the context of TSN, this response assumes the feature is enabled? But not clear in the statement.</w:t>
      </w:r>
    </w:p>
    <w:p w14:paraId="557F7CE9" w14:textId="77777777" w:rsidR="00C445E6" w:rsidRPr="00C445E6" w:rsidRDefault="00C445E6" w:rsidP="00C445E6">
      <w:pPr>
        <w:pStyle w:val="FP"/>
        <w:keepNext/>
        <w:rPr>
          <w:i/>
          <w:iCs/>
          <w:lang w:eastAsia="en-US"/>
        </w:rPr>
      </w:pPr>
      <w:r w:rsidRPr="00C445E6">
        <w:rPr>
          <w:i/>
          <w:iCs/>
          <w:lang w:eastAsia="en-US"/>
        </w:rPr>
        <w:t>zhendong (ZTE) comments</w:t>
      </w:r>
    </w:p>
    <w:p w14:paraId="54EE4576" w14:textId="77777777" w:rsidR="00C445E6" w:rsidRPr="00C445E6" w:rsidRDefault="00C445E6" w:rsidP="00C445E6">
      <w:pPr>
        <w:pStyle w:val="FP"/>
        <w:keepNext/>
        <w:rPr>
          <w:i/>
          <w:iCs/>
          <w:lang w:eastAsia="en-US"/>
        </w:rPr>
      </w:pPr>
      <w:r w:rsidRPr="00C445E6">
        <w:rPr>
          <w:i/>
          <w:iCs/>
          <w:lang w:eastAsia="en-US"/>
        </w:rPr>
        <w:t>Shabnam (Ericsson) at least to me that is not clear in Huawei CR and I thought we have said TSC will use dedicated PDU session/DNN or?</w:t>
      </w:r>
    </w:p>
    <w:p w14:paraId="11CD76E9" w14:textId="77777777" w:rsidR="00C445E6" w:rsidRPr="00C445E6" w:rsidRDefault="00C445E6" w:rsidP="00C445E6">
      <w:pPr>
        <w:pStyle w:val="FP"/>
        <w:keepNext/>
        <w:rPr>
          <w:i/>
          <w:iCs/>
          <w:lang w:eastAsia="en-US"/>
        </w:rPr>
      </w:pPr>
      <w:r w:rsidRPr="00C445E6">
        <w:rPr>
          <w:i/>
          <w:iCs/>
          <w:lang w:eastAsia="en-US"/>
        </w:rPr>
        <w:t>zhendong (ZTE) provides response</w:t>
      </w:r>
    </w:p>
    <w:p w14:paraId="41D13C78" w14:textId="77777777" w:rsidR="00C445E6" w:rsidRPr="00C445E6" w:rsidRDefault="00C445E6" w:rsidP="00C445E6">
      <w:pPr>
        <w:pStyle w:val="FP"/>
        <w:keepNext/>
        <w:rPr>
          <w:i/>
          <w:iCs/>
          <w:lang w:eastAsia="en-US"/>
        </w:rPr>
      </w:pPr>
      <w:r w:rsidRPr="00C445E6">
        <w:rPr>
          <w:i/>
          <w:iCs/>
          <w:lang w:eastAsia="en-US"/>
        </w:rPr>
        <w:t>Sang-Jun (Samsung) comments.</w:t>
      </w:r>
    </w:p>
    <w:p w14:paraId="714F8A57" w14:textId="77777777" w:rsidR="00C445E6" w:rsidRPr="00C445E6" w:rsidRDefault="00C445E6" w:rsidP="00C445E6">
      <w:pPr>
        <w:pStyle w:val="FP"/>
        <w:keepNext/>
        <w:rPr>
          <w:i/>
          <w:iCs/>
          <w:lang w:eastAsia="en-US"/>
        </w:rPr>
      </w:pPr>
      <w:r w:rsidRPr="00C445E6">
        <w:rPr>
          <w:i/>
          <w:iCs/>
          <w:lang w:eastAsia="en-US"/>
        </w:rPr>
        <w:t>Mirko (Huawei) responds</w:t>
      </w:r>
    </w:p>
    <w:p w14:paraId="4562BEDE" w14:textId="77777777" w:rsidR="00C445E6" w:rsidRPr="00C445E6" w:rsidRDefault="00C445E6" w:rsidP="00C445E6">
      <w:pPr>
        <w:pStyle w:val="FP"/>
        <w:keepNext/>
        <w:rPr>
          <w:i/>
          <w:iCs/>
          <w:lang w:eastAsia="en-US"/>
        </w:rPr>
      </w:pPr>
      <w:r w:rsidRPr="00C445E6">
        <w:rPr>
          <w:i/>
          <w:iCs/>
          <w:lang w:eastAsia="en-US"/>
        </w:rPr>
        <w:t>zhendong (ZTE) provides the response</w:t>
      </w:r>
    </w:p>
    <w:p w14:paraId="75022E03" w14:textId="77777777" w:rsidR="00C445E6" w:rsidRPr="00C445E6" w:rsidRDefault="00C445E6" w:rsidP="00C445E6">
      <w:pPr>
        <w:pStyle w:val="FP"/>
        <w:keepNext/>
        <w:rPr>
          <w:i/>
          <w:iCs/>
          <w:lang w:eastAsia="en-US"/>
        </w:rPr>
      </w:pPr>
      <w:r w:rsidRPr="00C445E6">
        <w:rPr>
          <w:i/>
          <w:iCs/>
          <w:lang w:eastAsia="en-US"/>
        </w:rPr>
        <w:t>Shabnam (Ericsson) comments that the assumption is not correct, see clause 5.27.0, 23.501</w:t>
      </w:r>
    </w:p>
    <w:p w14:paraId="39320595" w14:textId="77777777" w:rsidR="00C445E6" w:rsidRPr="00C445E6" w:rsidRDefault="00C445E6" w:rsidP="00C445E6">
      <w:pPr>
        <w:pStyle w:val="FP"/>
        <w:keepNext/>
        <w:rPr>
          <w:i/>
          <w:iCs/>
          <w:lang w:eastAsia="en-US"/>
        </w:rPr>
      </w:pPr>
      <w:r w:rsidRPr="00C445E6">
        <w:rPr>
          <w:i/>
          <w:iCs/>
          <w:lang w:eastAsia="en-US"/>
        </w:rPr>
        <w:t>zhendong (ZTE) provides the response.</w:t>
      </w:r>
    </w:p>
    <w:p w14:paraId="3F5C5040" w14:textId="77777777" w:rsidR="00C445E6" w:rsidRPr="00C445E6" w:rsidRDefault="00C445E6" w:rsidP="00C445E6">
      <w:pPr>
        <w:pStyle w:val="FP"/>
        <w:keepNext/>
        <w:rPr>
          <w:i/>
          <w:iCs/>
          <w:lang w:eastAsia="en-US"/>
        </w:rPr>
      </w:pPr>
      <w:r w:rsidRPr="00C445E6">
        <w:rPr>
          <w:i/>
          <w:iCs/>
          <w:lang w:eastAsia="en-US"/>
        </w:rPr>
        <w:t>Devaki (Nokia) comments.</w:t>
      </w:r>
    </w:p>
    <w:p w14:paraId="5DA4DFBC" w14:textId="77777777" w:rsidR="00C445E6" w:rsidRPr="00C445E6" w:rsidRDefault="00C445E6" w:rsidP="00C445E6">
      <w:pPr>
        <w:pStyle w:val="FP"/>
        <w:keepNext/>
        <w:rPr>
          <w:i/>
          <w:iCs/>
          <w:lang w:eastAsia="en-US"/>
        </w:rPr>
      </w:pPr>
      <w:r w:rsidRPr="00C445E6">
        <w:rPr>
          <w:i/>
          <w:iCs/>
          <w:lang w:eastAsia="en-US"/>
        </w:rPr>
        <w:t>Devaki (Nokia) proposes r01.</w:t>
      </w:r>
    </w:p>
    <w:p w14:paraId="31055D2B" w14:textId="77777777" w:rsidR="00C445E6" w:rsidRPr="00C445E6" w:rsidRDefault="00C445E6" w:rsidP="00C445E6">
      <w:pPr>
        <w:pStyle w:val="FP"/>
        <w:keepNext/>
        <w:rPr>
          <w:i/>
          <w:iCs/>
          <w:lang w:eastAsia="en-US"/>
        </w:rPr>
      </w:pPr>
      <w:r w:rsidRPr="00C445E6">
        <w:rPr>
          <w:i/>
          <w:iCs/>
          <w:lang w:eastAsia="en-US"/>
        </w:rPr>
        <w:t>==== 4.X, 5.X, 6.X, 7.X, 8.X Revisions Deadline ====</w:t>
      </w:r>
    </w:p>
    <w:p w14:paraId="1FEBD50A" w14:textId="77777777" w:rsidR="00C445E6" w:rsidRPr="00C445E6" w:rsidRDefault="00C445E6" w:rsidP="00C445E6">
      <w:pPr>
        <w:pStyle w:val="FP"/>
        <w:keepNext/>
        <w:rPr>
          <w:i/>
          <w:iCs/>
          <w:lang w:eastAsia="en-US"/>
        </w:rPr>
      </w:pPr>
      <w:r w:rsidRPr="00C445E6">
        <w:rPr>
          <w:i/>
          <w:iCs/>
          <w:lang w:eastAsia="en-US"/>
        </w:rPr>
        <w:t>Shabnam (Ericsson) does not agree with current wording of r01, as it is NOT necessary for TSC to support sponsored connectivity. If we want to support this, then needs to rephrase to say 'if' it is necessary so a revision will be needed.</w:t>
      </w:r>
    </w:p>
    <w:p w14:paraId="0AD901AA" w14:textId="77777777" w:rsidR="00C445E6" w:rsidRPr="00C445E6" w:rsidRDefault="00C445E6" w:rsidP="00C445E6">
      <w:pPr>
        <w:pStyle w:val="FP"/>
        <w:keepNext/>
        <w:rPr>
          <w:i/>
          <w:iCs/>
          <w:lang w:eastAsia="en-US"/>
        </w:rPr>
      </w:pPr>
      <w:r w:rsidRPr="00C445E6">
        <w:rPr>
          <w:i/>
          <w:iCs/>
          <w:lang w:eastAsia="en-US"/>
        </w:rPr>
        <w:t>Mirko (Huawei) responds and suggests to accept r01.</w:t>
      </w:r>
    </w:p>
    <w:p w14:paraId="1C116DDA" w14:textId="77777777" w:rsidR="00C445E6" w:rsidRPr="00C445E6" w:rsidRDefault="00C445E6" w:rsidP="00C445E6">
      <w:pPr>
        <w:pStyle w:val="FP"/>
        <w:keepNext/>
        <w:rPr>
          <w:i/>
          <w:iCs/>
          <w:lang w:eastAsia="en-US"/>
        </w:rPr>
      </w:pPr>
      <w:r w:rsidRPr="00C445E6">
        <w:rPr>
          <w:i/>
          <w:iCs/>
          <w:lang w:eastAsia="en-US"/>
        </w:rPr>
        <w:t>Shabnam (Ericsson) does not share same view on the interpretation, comments</w:t>
      </w:r>
    </w:p>
    <w:p w14:paraId="70A09472" w14:textId="77777777" w:rsidR="00C445E6" w:rsidRPr="00C445E6" w:rsidRDefault="00C445E6" w:rsidP="00C445E6">
      <w:pPr>
        <w:pStyle w:val="FP"/>
        <w:keepNext/>
        <w:rPr>
          <w:i/>
          <w:iCs/>
          <w:lang w:eastAsia="en-US"/>
        </w:rPr>
      </w:pPr>
      <w:r w:rsidRPr="00C445E6">
        <w:rPr>
          <w:i/>
          <w:iCs/>
          <w:lang w:eastAsia="en-US"/>
        </w:rPr>
        <w:t>Mirko (Huawei) responds.</w:t>
      </w:r>
    </w:p>
    <w:p w14:paraId="78DE2C4C" w14:textId="77777777" w:rsidR="00C445E6" w:rsidRPr="00C445E6" w:rsidRDefault="00C445E6" w:rsidP="00C445E6">
      <w:pPr>
        <w:pStyle w:val="FP"/>
        <w:keepNext/>
        <w:rPr>
          <w:i/>
          <w:iCs/>
          <w:lang w:eastAsia="en-US"/>
        </w:rPr>
      </w:pPr>
      <w:r w:rsidRPr="00C445E6">
        <w:rPr>
          <w:i/>
          <w:iCs/>
          <w:lang w:eastAsia="en-US"/>
        </w:rPr>
        <w:t>Devaki (Nokia) shares same understanding as Mirko, with regards to the wording 'if or when' is better than 'possible' (as it makes it sound quite ambiguous for an LS response).</w:t>
      </w:r>
    </w:p>
    <w:p w14:paraId="4ED48899" w14:textId="77777777" w:rsidR="00C445E6" w:rsidRPr="00C445E6" w:rsidRDefault="00C445E6" w:rsidP="00C445E6">
      <w:pPr>
        <w:pStyle w:val="FP"/>
        <w:keepNext/>
        <w:rPr>
          <w:i/>
          <w:iCs/>
          <w:lang w:eastAsia="en-US"/>
        </w:rPr>
      </w:pPr>
      <w:r w:rsidRPr="00C445E6">
        <w:rPr>
          <w:i/>
          <w:iCs/>
          <w:lang w:eastAsia="en-US"/>
        </w:rPr>
        <w:t>Shabnam (Ericsson) thanks Mirko and the text proposal 'SA2 expects that sponsored data connectivity functionality is possible for scenarios....' is acceptable. So we will make this change on top of r01.</w:t>
      </w:r>
    </w:p>
    <w:p w14:paraId="0D8DE128" w14:textId="77777777" w:rsidR="00C445E6" w:rsidRPr="00C445E6" w:rsidRDefault="00C445E6" w:rsidP="00C445E6">
      <w:pPr>
        <w:pStyle w:val="FP"/>
        <w:keepNext/>
        <w:rPr>
          <w:i/>
          <w:iCs/>
          <w:lang w:eastAsia="en-US"/>
        </w:rPr>
      </w:pPr>
      <w:r w:rsidRPr="00C445E6">
        <w:rPr>
          <w:i/>
          <w:iCs/>
          <w:lang w:eastAsia="en-US"/>
        </w:rPr>
        <w:t>Devaki (Nokia) can also with r01 plus the proposed text proposal 'SA2 expects that sponsored data connectivity functionality is possible for scenarios....'</w:t>
      </w:r>
    </w:p>
    <w:p w14:paraId="7C24F61B" w14:textId="77777777" w:rsidR="00C445E6" w:rsidRPr="00C445E6" w:rsidRDefault="00C445E6" w:rsidP="00C445E6">
      <w:pPr>
        <w:pStyle w:val="FP"/>
        <w:keepNext/>
        <w:rPr>
          <w:i/>
          <w:iCs/>
          <w:lang w:eastAsia="en-US"/>
        </w:rPr>
      </w:pPr>
      <w:r w:rsidRPr="00C445E6">
        <w:rPr>
          <w:i/>
          <w:iCs/>
          <w:lang w:eastAsia="en-US"/>
        </w:rPr>
        <w:t>zhendong (ZTE) can accpet the r01 plus 'possible'</w:t>
      </w:r>
    </w:p>
    <w:p w14:paraId="53C1BF8B" w14:textId="77777777" w:rsidR="00C445E6" w:rsidRPr="00C445E6" w:rsidRDefault="00C445E6" w:rsidP="00C445E6">
      <w:pPr>
        <w:pStyle w:val="FP"/>
        <w:keepNext/>
        <w:rPr>
          <w:i/>
          <w:iCs/>
          <w:lang w:eastAsia="en-US"/>
        </w:rPr>
      </w:pPr>
      <w:r w:rsidRPr="00C445E6">
        <w:rPr>
          <w:i/>
          <w:iCs/>
          <w:lang w:eastAsia="en-US"/>
        </w:rPr>
        <w:t>==== 4.X, 5.X, 6.X, 7.X, 8.X Final Deadline ====</w:t>
      </w:r>
    </w:p>
    <w:p w14:paraId="6DD6EE71" w14:textId="77777777" w:rsidR="00C445E6" w:rsidRPr="00C445E6" w:rsidRDefault="00C445E6" w:rsidP="00C445E6">
      <w:pPr>
        <w:pStyle w:val="FP"/>
        <w:keepNext/>
        <w:rPr>
          <w:i/>
          <w:iCs/>
          <w:lang w:eastAsia="en-US"/>
        </w:rPr>
      </w:pPr>
    </w:p>
    <w:p w14:paraId="69866327" w14:textId="77777777" w:rsidR="00C445E6" w:rsidRPr="00C445E6" w:rsidRDefault="00C445E6" w:rsidP="00C445E6">
      <w:pPr>
        <w:keepNext/>
        <w:rPr>
          <w:b/>
          <w:bCs/>
          <w:lang w:eastAsia="en-US"/>
        </w:rPr>
      </w:pPr>
      <w:r w:rsidRPr="00C445E6">
        <w:rPr>
          <w:b/>
          <w:bCs/>
          <w:lang w:eastAsia="en-US"/>
        </w:rPr>
        <w:t>Discussion and conclusion:</w:t>
      </w:r>
    </w:p>
    <w:p w14:paraId="448DFEF1" w14:textId="0339687F" w:rsidR="00C445E6" w:rsidRDefault="007D5E78" w:rsidP="00C445E6">
      <w:pPr>
        <w:rPr>
          <w:lang w:eastAsia="en-US"/>
        </w:rPr>
      </w:pPr>
      <w:r>
        <w:rPr>
          <w:lang w:eastAsia="en-US"/>
        </w:rPr>
        <w:t xml:space="preserve">Huawei proposed r01 with change 'necessary' to 'possible'. r01 with changes was agreed and was revised in </w:t>
      </w:r>
      <w:r w:rsidRPr="007D5E78">
        <w:rPr>
          <w:color w:val="0000FF"/>
          <w:lang w:eastAsia="en-US"/>
        </w:rPr>
        <w:t>S2-220769</w:t>
      </w:r>
      <w:r>
        <w:rPr>
          <w:color w:val="0000FF"/>
          <w:lang w:eastAsia="en-US"/>
        </w:rPr>
        <w:t>5</w:t>
      </w:r>
      <w:r>
        <w:rPr>
          <w:lang w:eastAsia="en-US"/>
        </w:rPr>
        <w:t xml:space="preserve">, which was </w:t>
      </w:r>
      <w:r w:rsidRPr="007D5E78">
        <w:rPr>
          <w:color w:val="FF0000"/>
          <w:lang w:eastAsia="en-US"/>
        </w:rPr>
        <w:t>approved</w:t>
      </w:r>
      <w:r>
        <w:t xml:space="preserve">. The </w:t>
      </w:r>
      <w:r w:rsidR="00B41B7A">
        <w:rPr>
          <w:lang w:eastAsia="en-US"/>
        </w:rPr>
        <w:t xml:space="preserve">incoming LS in </w:t>
      </w:r>
      <w:r w:rsidR="00B41B7A" w:rsidRPr="007D5E78">
        <w:rPr>
          <w:color w:val="0000FF"/>
          <w:lang w:eastAsia="en-US"/>
        </w:rPr>
        <w:t>S2-2205411</w:t>
      </w:r>
      <w:r>
        <w:rPr>
          <w:lang w:eastAsia="en-US"/>
        </w:rPr>
        <w:t xml:space="preserve"> was marked as '</w:t>
      </w:r>
      <w:r w:rsidRPr="00554A0C">
        <w:rPr>
          <w:color w:val="0000FF"/>
          <w:lang w:eastAsia="en-US"/>
        </w:rPr>
        <w:t>Replied to</w:t>
      </w:r>
      <w:r>
        <w:rPr>
          <w:lang w:eastAsia="en-US"/>
        </w:rPr>
        <w:t>'.</w:t>
      </w:r>
    </w:p>
    <w:p w14:paraId="3720AC1A" w14:textId="167A2AE3" w:rsidR="00C445E6" w:rsidRDefault="00C445E6" w:rsidP="00C445E6">
      <w:pPr>
        <w:rPr>
          <w:lang w:eastAsia="en-US"/>
        </w:rPr>
      </w:pPr>
    </w:p>
    <w:p w14:paraId="3213D0A1" w14:textId="77777777" w:rsidR="00C445E6" w:rsidRDefault="00C445E6" w:rsidP="00C445E6">
      <w:pPr>
        <w:keepNext/>
        <w:pBdr>
          <w:top w:val="single" w:sz="4" w:space="1" w:color="auto"/>
        </w:pBdr>
        <w:rPr>
          <w:lang w:eastAsia="en-US"/>
        </w:rPr>
      </w:pPr>
      <w:r w:rsidRPr="00C445E6">
        <w:rPr>
          <w:color w:val="0000FF"/>
          <w:lang w:eastAsia="en-US"/>
        </w:rPr>
        <w:t>S2-2205858</w:t>
      </w:r>
      <w:r>
        <w:rPr>
          <w:lang w:eastAsia="en-US"/>
        </w:rPr>
        <w:t xml:space="preserve"> (LS OUT) [DRAFT] Reply LS on response messages for UE assistance operation (Source: Ericsson)</w:t>
      </w:r>
    </w:p>
    <w:p w14:paraId="3E6C0BD4" w14:textId="77777777" w:rsidR="00BD2BF5" w:rsidRPr="00BD2BF5" w:rsidRDefault="00BD2BF5" w:rsidP="00BD2BF5">
      <w:pPr>
        <w:pStyle w:val="FP"/>
        <w:keepNext/>
        <w:rPr>
          <w:b/>
          <w:bCs/>
          <w:i/>
          <w:iCs/>
          <w:lang w:eastAsia="en-US"/>
        </w:rPr>
      </w:pPr>
      <w:r w:rsidRPr="00BD2BF5">
        <w:rPr>
          <w:b/>
          <w:bCs/>
          <w:i/>
          <w:iCs/>
          <w:lang w:eastAsia="en-US"/>
        </w:rPr>
        <w:t>e-mail comments:</w:t>
      </w:r>
    </w:p>
    <w:p w14:paraId="08E214EE" w14:textId="1438E76B" w:rsidR="00C445E6" w:rsidRPr="00C445E6" w:rsidRDefault="00C445E6" w:rsidP="00C445E6">
      <w:pPr>
        <w:pStyle w:val="FP"/>
        <w:keepNext/>
        <w:rPr>
          <w:i/>
          <w:iCs/>
          <w:lang w:eastAsia="en-US"/>
        </w:rPr>
      </w:pPr>
      <w:r w:rsidRPr="00C445E6">
        <w:rPr>
          <w:i/>
          <w:iCs/>
          <w:lang w:eastAsia="en-US"/>
        </w:rPr>
        <w:t>DongYeon (Samsung) proposes to merge 2205858 and 2206787.</w:t>
      </w:r>
    </w:p>
    <w:p w14:paraId="17DB2CCF" w14:textId="77777777" w:rsidR="00C445E6" w:rsidRPr="00C445E6" w:rsidRDefault="00C445E6" w:rsidP="00C445E6">
      <w:pPr>
        <w:pStyle w:val="FP"/>
        <w:keepNext/>
        <w:rPr>
          <w:i/>
          <w:iCs/>
          <w:lang w:eastAsia="en-US"/>
        </w:rPr>
      </w:pPr>
      <w:r w:rsidRPr="00C445E6">
        <w:rPr>
          <w:i/>
          <w:iCs/>
          <w:lang w:eastAsia="en-US"/>
        </w:rPr>
        <w:t>==== 4.X, 5.X, 6.X, 7.X, 8.X Revisions Deadline ====</w:t>
      </w:r>
    </w:p>
    <w:p w14:paraId="5A4B3015" w14:textId="77777777" w:rsidR="00C445E6" w:rsidRPr="00C445E6" w:rsidRDefault="00C445E6" w:rsidP="00C445E6">
      <w:pPr>
        <w:pStyle w:val="FP"/>
        <w:keepNext/>
        <w:rPr>
          <w:i/>
          <w:iCs/>
          <w:lang w:eastAsia="en-US"/>
        </w:rPr>
      </w:pPr>
      <w:r w:rsidRPr="00C445E6">
        <w:rPr>
          <w:i/>
          <w:iCs/>
          <w:lang w:eastAsia="en-US"/>
        </w:rPr>
        <w:t>Myungjune (LGE) provides r01.</w:t>
      </w:r>
    </w:p>
    <w:p w14:paraId="07CB1A10" w14:textId="77777777" w:rsidR="00C445E6" w:rsidRPr="00C445E6" w:rsidRDefault="00C445E6" w:rsidP="00C445E6">
      <w:pPr>
        <w:pStyle w:val="FP"/>
        <w:keepNext/>
        <w:rPr>
          <w:i/>
          <w:iCs/>
          <w:lang w:eastAsia="en-US"/>
        </w:rPr>
      </w:pPr>
      <w:r w:rsidRPr="00C445E6">
        <w:rPr>
          <w:i/>
          <w:iCs/>
          <w:lang w:eastAsia="en-US"/>
        </w:rPr>
        <w:t>Stefan (Ericsson) OK with r01</w:t>
      </w:r>
    </w:p>
    <w:p w14:paraId="16CD6966" w14:textId="77777777" w:rsidR="00C445E6" w:rsidRPr="00C445E6" w:rsidRDefault="00C445E6" w:rsidP="00C445E6">
      <w:pPr>
        <w:pStyle w:val="FP"/>
        <w:keepNext/>
        <w:rPr>
          <w:i/>
          <w:iCs/>
          <w:lang w:eastAsia="en-US"/>
        </w:rPr>
      </w:pPr>
      <w:r w:rsidRPr="00C445E6">
        <w:rPr>
          <w:i/>
          <w:iCs/>
          <w:lang w:eastAsia="en-US"/>
        </w:rPr>
        <w:t>==== 4.X, 5.X, 6.X, 7.X, 8.X Final Deadline ====</w:t>
      </w:r>
    </w:p>
    <w:p w14:paraId="6396C3FB" w14:textId="77777777" w:rsidR="00C445E6" w:rsidRPr="00C445E6" w:rsidRDefault="00C445E6" w:rsidP="00C445E6">
      <w:pPr>
        <w:pStyle w:val="FP"/>
        <w:keepNext/>
        <w:rPr>
          <w:i/>
          <w:iCs/>
          <w:lang w:eastAsia="en-US"/>
        </w:rPr>
      </w:pPr>
    </w:p>
    <w:p w14:paraId="29E954D8" w14:textId="77777777" w:rsidR="00C445E6" w:rsidRPr="00C445E6" w:rsidRDefault="00C445E6" w:rsidP="00C445E6">
      <w:pPr>
        <w:keepNext/>
        <w:rPr>
          <w:b/>
          <w:bCs/>
          <w:lang w:eastAsia="en-US"/>
        </w:rPr>
      </w:pPr>
      <w:r w:rsidRPr="00C445E6">
        <w:rPr>
          <w:b/>
          <w:bCs/>
          <w:lang w:eastAsia="en-US"/>
        </w:rPr>
        <w:t>Discussion and conclusion:</w:t>
      </w:r>
    </w:p>
    <w:p w14:paraId="72CFC68E" w14:textId="0748E6F5" w:rsidR="00C445E6" w:rsidRDefault="006B7E67" w:rsidP="00C445E6">
      <w:pPr>
        <w:rPr>
          <w:lang w:eastAsia="en-US"/>
        </w:rPr>
      </w:pPr>
      <w:r>
        <w:rPr>
          <w:lang w:eastAsia="en-US"/>
        </w:rPr>
        <w:t xml:space="preserve">Ericsson commented that this needed aligning with the agreed CR and r01 was provided after the deadline for this. r01 was agreed and was revised in </w:t>
      </w:r>
      <w:r w:rsidRPr="007D5E78">
        <w:rPr>
          <w:color w:val="0000FF"/>
          <w:lang w:eastAsia="en-US"/>
        </w:rPr>
        <w:t>S2-220769</w:t>
      </w:r>
      <w:r>
        <w:rPr>
          <w:color w:val="0000FF"/>
          <w:lang w:eastAsia="en-US"/>
        </w:rPr>
        <w:t>6</w:t>
      </w:r>
      <w:r>
        <w:rPr>
          <w:lang w:eastAsia="en-US"/>
        </w:rPr>
        <w:t xml:space="preserve">, which was </w:t>
      </w:r>
      <w:r w:rsidRPr="007D5E78">
        <w:rPr>
          <w:color w:val="FF0000"/>
          <w:lang w:eastAsia="en-US"/>
        </w:rPr>
        <w:t>approved</w:t>
      </w:r>
      <w:r>
        <w:t xml:space="preserve">. </w:t>
      </w:r>
      <w:r w:rsidR="007D5E78">
        <w:t xml:space="preserve">The </w:t>
      </w:r>
      <w:r w:rsidR="007D5E78">
        <w:rPr>
          <w:lang w:eastAsia="en-US"/>
        </w:rPr>
        <w:t xml:space="preserve">incoming LS in </w:t>
      </w:r>
      <w:r w:rsidR="007D5E78" w:rsidRPr="007D5E78">
        <w:rPr>
          <w:color w:val="0000FF"/>
          <w:lang w:eastAsia="en-US"/>
        </w:rPr>
        <w:t>S2-22054</w:t>
      </w:r>
      <w:r w:rsidR="007D5E78">
        <w:rPr>
          <w:color w:val="0000FF"/>
          <w:lang w:eastAsia="en-US"/>
        </w:rPr>
        <w:t>05</w:t>
      </w:r>
      <w:r w:rsidR="007D5E78">
        <w:rPr>
          <w:lang w:eastAsia="en-US"/>
        </w:rPr>
        <w:t xml:space="preserve"> was marked as '</w:t>
      </w:r>
      <w:r w:rsidR="007D5E78" w:rsidRPr="00554A0C">
        <w:rPr>
          <w:color w:val="0000FF"/>
          <w:lang w:eastAsia="en-US"/>
        </w:rPr>
        <w:t>Replied to</w:t>
      </w:r>
      <w:r w:rsidR="007D5E78">
        <w:rPr>
          <w:lang w:eastAsia="en-US"/>
        </w:rPr>
        <w:t>'.</w:t>
      </w:r>
    </w:p>
    <w:p w14:paraId="2263D1F5" w14:textId="388A547A" w:rsidR="00C445E6" w:rsidRDefault="00C445E6" w:rsidP="00C445E6">
      <w:pPr>
        <w:rPr>
          <w:lang w:eastAsia="en-US"/>
        </w:rPr>
      </w:pPr>
    </w:p>
    <w:p w14:paraId="4A4C6D93" w14:textId="77777777" w:rsidR="00C445E6" w:rsidRDefault="00C445E6" w:rsidP="0088498C">
      <w:pPr>
        <w:pStyle w:val="Heading1"/>
      </w:pPr>
      <w:r>
        <w:t>2.</w:t>
      </w:r>
      <w:r>
        <w:tab/>
        <w:t>Any other issues in the combined Chair's note for AI# 4.X, 5.X, 6.X, 7.X 8.X</w:t>
      </w:r>
    </w:p>
    <w:p w14:paraId="3E797B59" w14:textId="77777777" w:rsidR="00680298" w:rsidRDefault="00680298" w:rsidP="00680298">
      <w:pPr>
        <w:pBdr>
          <w:top w:val="single" w:sz="4" w:space="1" w:color="auto"/>
        </w:pBdr>
        <w:rPr>
          <w:lang w:eastAsia="en-US"/>
        </w:rPr>
      </w:pPr>
      <w:r w:rsidRPr="006B7E67">
        <w:rPr>
          <w:color w:val="0000FF"/>
          <w:lang w:eastAsia="en-US"/>
        </w:rPr>
        <w:t>S2-2208090</w:t>
      </w:r>
      <w:r>
        <w:rPr>
          <w:lang w:eastAsia="en-US"/>
        </w:rPr>
        <w:t xml:space="preserve"> (LS OUT) [DRAFT] Reply LS on Inter-PLMN Handover of VoLTE calls and idle mode mobility of IMS sessions.</w:t>
      </w:r>
    </w:p>
    <w:p w14:paraId="557DD8E0" w14:textId="77777777" w:rsidR="00680298" w:rsidRPr="00DA12F6" w:rsidRDefault="00680298" w:rsidP="00680298">
      <w:pPr>
        <w:keepNext/>
        <w:rPr>
          <w:rFonts w:cs="Arial"/>
          <w:b/>
        </w:rPr>
      </w:pPr>
      <w:r w:rsidRPr="00DA12F6">
        <w:rPr>
          <w:rFonts w:cs="Arial"/>
          <w:b/>
        </w:rPr>
        <w:t>Discussion and conclusion:</w:t>
      </w:r>
    </w:p>
    <w:p w14:paraId="57F5F785" w14:textId="77777777" w:rsidR="00680298" w:rsidRPr="00C445E6" w:rsidRDefault="00680298" w:rsidP="00680298">
      <w:pPr>
        <w:rPr>
          <w:lang w:eastAsia="en-US"/>
        </w:rPr>
      </w:pPr>
      <w:r>
        <w:rPr>
          <w:lang w:eastAsia="en-US"/>
        </w:rPr>
        <w:t xml:space="preserve">Ericsson proposed r01. r01 was agreed and was revised in </w:t>
      </w:r>
      <w:r w:rsidRPr="007D5E78">
        <w:rPr>
          <w:color w:val="0000FF"/>
          <w:lang w:eastAsia="en-US"/>
        </w:rPr>
        <w:t>S2-220769</w:t>
      </w:r>
      <w:r>
        <w:rPr>
          <w:color w:val="0000FF"/>
          <w:lang w:eastAsia="en-US"/>
        </w:rPr>
        <w:t>7</w:t>
      </w:r>
      <w:r>
        <w:rPr>
          <w:lang w:eastAsia="en-US"/>
        </w:rPr>
        <w:t xml:space="preserve">, which was </w:t>
      </w:r>
      <w:r w:rsidRPr="007D5E78">
        <w:rPr>
          <w:color w:val="FF0000"/>
          <w:lang w:eastAsia="en-US"/>
        </w:rPr>
        <w:t>approved</w:t>
      </w:r>
      <w:r>
        <w:t>.</w:t>
      </w:r>
      <w:r w:rsidRPr="006B7E67">
        <w:t xml:space="preserve"> </w:t>
      </w:r>
      <w:r>
        <w:t xml:space="preserve">The </w:t>
      </w:r>
      <w:r>
        <w:rPr>
          <w:lang w:eastAsia="en-US"/>
        </w:rPr>
        <w:t xml:space="preserve">incoming LS in </w:t>
      </w:r>
      <w:r w:rsidRPr="007D5E78">
        <w:rPr>
          <w:color w:val="0000FF"/>
          <w:lang w:eastAsia="en-US"/>
        </w:rPr>
        <w:t>S2-22054</w:t>
      </w:r>
      <w:r>
        <w:rPr>
          <w:color w:val="0000FF"/>
          <w:lang w:eastAsia="en-US"/>
        </w:rPr>
        <w:t>00</w:t>
      </w:r>
      <w:r>
        <w:rPr>
          <w:lang w:eastAsia="en-US"/>
        </w:rPr>
        <w:t xml:space="preserve"> was marked as '</w:t>
      </w:r>
      <w:r w:rsidRPr="00554A0C">
        <w:rPr>
          <w:color w:val="0000FF"/>
          <w:lang w:eastAsia="en-US"/>
        </w:rPr>
        <w:t>Replied to</w:t>
      </w:r>
      <w:r>
        <w:rPr>
          <w:lang w:eastAsia="en-US"/>
        </w:rPr>
        <w:t>'.</w:t>
      </w:r>
    </w:p>
    <w:p w14:paraId="1225839C" w14:textId="77777777" w:rsidR="00680298" w:rsidRDefault="00680298" w:rsidP="00680298"/>
    <w:p w14:paraId="4436A66D" w14:textId="77777777" w:rsidR="00680298" w:rsidRDefault="00680298" w:rsidP="00680298">
      <w:pPr>
        <w:pBdr>
          <w:top w:val="single" w:sz="4" w:space="1" w:color="auto"/>
        </w:pBdr>
        <w:rPr>
          <w:lang w:eastAsia="en-US"/>
        </w:rPr>
      </w:pPr>
      <w:r w:rsidRPr="006B7E67">
        <w:rPr>
          <w:color w:val="0000FF"/>
          <w:lang w:eastAsia="en-US"/>
        </w:rPr>
        <w:t>S2-220</w:t>
      </w:r>
      <w:r>
        <w:rPr>
          <w:color w:val="0000FF"/>
          <w:lang w:eastAsia="en-US"/>
        </w:rPr>
        <w:t>8089</w:t>
      </w:r>
      <w:r>
        <w:rPr>
          <w:lang w:eastAsia="en-US"/>
        </w:rPr>
        <w:t xml:space="preserve"> (LS OUT) [DRAFT] LS on LS on slice list and priority information for cell reselection and Random Access</w:t>
      </w:r>
    </w:p>
    <w:p w14:paraId="7F9B8A9F" w14:textId="77777777" w:rsidR="00680298" w:rsidRPr="00DA12F6" w:rsidRDefault="00680298" w:rsidP="00680298">
      <w:pPr>
        <w:keepNext/>
        <w:rPr>
          <w:rFonts w:cs="Arial"/>
          <w:b/>
        </w:rPr>
      </w:pPr>
      <w:r w:rsidRPr="00DA12F6">
        <w:rPr>
          <w:rFonts w:cs="Arial"/>
          <w:b/>
        </w:rPr>
        <w:lastRenderedPageBreak/>
        <w:t>Discussion and conclusion:</w:t>
      </w:r>
    </w:p>
    <w:p w14:paraId="0D21EC9A" w14:textId="77777777" w:rsidR="00680298" w:rsidRDefault="00680298" w:rsidP="00680298">
      <w:r>
        <w:t xml:space="preserve">Nokia commented that CT WG1 has stated in their specification that NSAG priority shall be different for UEs in a TA. ZTE agreed and suggested adding an action to CT WG1 to align stage 3 with the SA WG2 CR. Ericsson commented that the CR note was not exactly describing this, but could be clarified in CT WG1 with the help of Nokia. This action to CT WG1 was added and this was revised in </w:t>
      </w:r>
      <w:r w:rsidRPr="00554A0C">
        <w:rPr>
          <w:color w:val="0000FF"/>
        </w:rPr>
        <w:t>S2-2207698</w:t>
      </w:r>
      <w:r>
        <w:t xml:space="preserve">, which was </w:t>
      </w:r>
      <w:r w:rsidRPr="00C3284B">
        <w:rPr>
          <w:color w:val="FF0000"/>
          <w:lang w:eastAsia="en-US"/>
        </w:rPr>
        <w:t>approved</w:t>
      </w:r>
      <w:r>
        <w:t>.</w:t>
      </w:r>
    </w:p>
    <w:p w14:paraId="697E86B7" w14:textId="48B3DD92" w:rsidR="00680298" w:rsidRPr="00B76851" w:rsidRDefault="0003508C" w:rsidP="00680298">
      <w:r>
        <w:t>OPPO</w:t>
      </w:r>
      <w:r w:rsidR="00680298">
        <w:t xml:space="preserve"> asked whether this can be transmitted as soon as it is available. </w:t>
      </w:r>
      <w:r w:rsidR="00680298" w:rsidRPr="00680298">
        <w:rPr>
          <w:b/>
          <w:bCs/>
        </w:rPr>
        <w:t xml:space="preserve">MCC asked </w:t>
      </w:r>
      <w:r w:rsidR="00680298">
        <w:rPr>
          <w:b/>
          <w:bCs/>
        </w:rPr>
        <w:t>that</w:t>
      </w:r>
      <w:r w:rsidR="00680298" w:rsidRPr="00680298">
        <w:rPr>
          <w:b/>
          <w:bCs/>
        </w:rPr>
        <w:t xml:space="preserve"> an e-mail</w:t>
      </w:r>
      <w:r w:rsidR="00680298">
        <w:rPr>
          <w:b/>
          <w:bCs/>
        </w:rPr>
        <w:t xml:space="preserve"> is </w:t>
      </w:r>
      <w:r w:rsidR="00680298" w:rsidRPr="00680298">
        <w:rPr>
          <w:b/>
          <w:bCs/>
        </w:rPr>
        <w:t>sent when the approved LS and all attachments are ready and uploaded.</w:t>
      </w:r>
    </w:p>
    <w:p w14:paraId="36031238" w14:textId="77777777" w:rsidR="00680298" w:rsidRDefault="00680298" w:rsidP="00680298"/>
    <w:p w14:paraId="2EDEABDC" w14:textId="77777777" w:rsidR="00680298" w:rsidRDefault="00680298" w:rsidP="00680298">
      <w:pPr>
        <w:pBdr>
          <w:top w:val="single" w:sz="4" w:space="1" w:color="auto"/>
        </w:pBdr>
        <w:rPr>
          <w:lang w:eastAsia="en-US"/>
        </w:rPr>
      </w:pPr>
      <w:r w:rsidRPr="006B7E67">
        <w:rPr>
          <w:color w:val="0000FF"/>
          <w:lang w:eastAsia="en-US"/>
        </w:rPr>
        <w:t>S2-220</w:t>
      </w:r>
      <w:r>
        <w:rPr>
          <w:color w:val="0000FF"/>
          <w:lang w:eastAsia="en-US"/>
        </w:rPr>
        <w:t>6543</w:t>
      </w:r>
      <w:r>
        <w:rPr>
          <w:lang w:eastAsia="en-US"/>
        </w:rPr>
        <w:t xml:space="preserve"> (CR) Correction on 5G VN group management (Source: Huawei, HiSilicon)</w:t>
      </w:r>
    </w:p>
    <w:p w14:paraId="2F73F5A2" w14:textId="77777777" w:rsidR="00680298" w:rsidRPr="00DA12F6" w:rsidRDefault="00680298" w:rsidP="00680298">
      <w:pPr>
        <w:keepNext/>
        <w:rPr>
          <w:rFonts w:cs="Arial"/>
          <w:b/>
        </w:rPr>
      </w:pPr>
      <w:r w:rsidRPr="00DA12F6">
        <w:rPr>
          <w:rFonts w:cs="Arial"/>
          <w:b/>
        </w:rPr>
        <w:t>Discussion and conclusion:</w:t>
      </w:r>
    </w:p>
    <w:p w14:paraId="0EA3121C" w14:textId="77777777" w:rsidR="00680298" w:rsidRDefault="00680298" w:rsidP="00680298">
      <w:r>
        <w:t xml:space="preserve">Nokia commented that issues had been discovered with this CR after it was approved without comment and asked to unapproved this to see if this can be resolved or to note the CR if not. Ericsson agreed that this needed to be corrected as it will cause further misalignment. Huawei commented that the proposed resolution appeared to be agreeable. </w:t>
      </w:r>
      <w:r w:rsidRPr="00785B4D">
        <w:rPr>
          <w:b/>
          <w:bCs/>
        </w:rPr>
        <w:t xml:space="preserve">It was decided to move this CR and the mirror CR in </w:t>
      </w:r>
      <w:r w:rsidRPr="00785B4D">
        <w:rPr>
          <w:b/>
          <w:bCs/>
          <w:color w:val="0000FF"/>
        </w:rPr>
        <w:t>S2-2206545</w:t>
      </w:r>
      <w:r w:rsidRPr="00785B4D">
        <w:rPr>
          <w:b/>
          <w:bCs/>
        </w:rPr>
        <w:t xml:space="preserve"> into AI 10.8</w:t>
      </w:r>
      <w:r>
        <w:rPr>
          <w:b/>
          <w:bCs/>
        </w:rPr>
        <w:t>.</w:t>
      </w:r>
    </w:p>
    <w:p w14:paraId="7347248F" w14:textId="77777777" w:rsidR="00C445E6" w:rsidRDefault="00C445E6" w:rsidP="00C445E6"/>
    <w:p w14:paraId="0EA1B056" w14:textId="5A3F43F5" w:rsidR="00C445E6" w:rsidRDefault="00C445E6" w:rsidP="0088498C">
      <w:pPr>
        <w:pStyle w:val="Heading1"/>
      </w:pPr>
      <w:r>
        <w:t>3.</w:t>
      </w:r>
      <w:r>
        <w:tab/>
        <w:t xml:space="preserve">Issues for SoH in CC#3 folder (pre-Rel-18 issues will be prioritized) </w:t>
      </w:r>
      <w:hyperlink r:id="rId11" w:history="1">
        <w:r w:rsidRPr="00BB1517">
          <w:rPr>
            <w:rStyle w:val="Hyperlink"/>
          </w:rPr>
          <w:t>https://www.3gpp.org/ftp/tsg_sa/WG2_Arch/TSGS2_152E_Electronic_2022-08/INBOX/CCs/CC%233_2022-08-23_1230-1530_UTC</w:t>
        </w:r>
      </w:hyperlink>
    </w:p>
    <w:p w14:paraId="416DB9A2" w14:textId="6D4D2352" w:rsidR="00680298" w:rsidRDefault="003C07C4" w:rsidP="00C445E6">
      <w:r>
        <w:t>There were no further issues raised.</w:t>
      </w:r>
    </w:p>
    <w:p w14:paraId="209F0293" w14:textId="77777777" w:rsidR="003C07C4" w:rsidRDefault="003C07C4" w:rsidP="00C445E6"/>
    <w:p w14:paraId="70E658B2" w14:textId="77777777" w:rsidR="00C445E6" w:rsidRDefault="00C445E6" w:rsidP="0088498C">
      <w:pPr>
        <w:pStyle w:val="Heading1"/>
      </w:pPr>
      <w:r>
        <w:t>4.</w:t>
      </w:r>
      <w:r>
        <w:tab/>
        <w:t>New TD allocation</w:t>
      </w:r>
    </w:p>
    <w:p w14:paraId="11540718" w14:textId="754B3AE1" w:rsidR="00C445E6" w:rsidRPr="0003508C" w:rsidRDefault="004108E1" w:rsidP="00C445E6">
      <w:r>
        <w:rPr>
          <w:lang w:eastAsia="en-US"/>
        </w:rPr>
        <w:t>InterDigital asked for a TD number for sending an LS on the proposed WI on Secondary Authentication (</w:t>
      </w:r>
      <w:r w:rsidRPr="004108E1">
        <w:rPr>
          <w:color w:val="0000FF"/>
          <w:lang w:eastAsia="en-US"/>
        </w:rPr>
        <w:t>S2-2206861</w:t>
      </w:r>
      <w:r>
        <w:rPr>
          <w:lang w:eastAsia="en-US"/>
        </w:rPr>
        <w:t>) to SA WG3 in AI 10.4, asking SA WG3 to lead this work. Ericsson commented that SA WG3 have already a plan to discuss this issue and further collaboration will be needed when SA WG3 have developed the solution.</w:t>
      </w:r>
      <w:r w:rsidRPr="004108E1">
        <w:rPr>
          <w:lang w:eastAsia="en-US"/>
        </w:rPr>
        <w:t xml:space="preserve"> </w:t>
      </w:r>
      <w:r>
        <w:rPr>
          <w:lang w:eastAsia="en-US"/>
        </w:rPr>
        <w:t xml:space="preserve">InterDigital clarified that there had been disagreement in who should lead the work and it is agreed now that SA WG3 should lead it and an LS is requested to inform them of this. </w:t>
      </w:r>
      <w:r w:rsidR="00AC723D">
        <w:rPr>
          <w:lang w:eastAsia="en-US"/>
        </w:rPr>
        <w:t xml:space="preserve">Qualcomm commented that SA WG2 has not yet concluded on this, in particular for the TETRA aspects and SA WG2 should study this. The SA WG2 Chair clarified that SA WG2 can not start any new SIDs in Rel-18. Huawei suggested replying to </w:t>
      </w:r>
      <w:r w:rsidR="00AC723D" w:rsidRPr="00AC723D">
        <w:rPr>
          <w:color w:val="0000FF"/>
          <w:lang w:eastAsia="en-US"/>
        </w:rPr>
        <w:t>S2-2205</w:t>
      </w:r>
      <w:r w:rsidR="00AC723D">
        <w:rPr>
          <w:color w:val="0000FF"/>
          <w:lang w:eastAsia="en-US"/>
        </w:rPr>
        <w:t>4</w:t>
      </w:r>
      <w:r w:rsidR="00AC723D" w:rsidRPr="00AC723D">
        <w:rPr>
          <w:color w:val="0000FF"/>
          <w:lang w:eastAsia="en-US"/>
        </w:rPr>
        <w:t>48</w:t>
      </w:r>
      <w:r w:rsidR="00AC723D">
        <w:rPr>
          <w:lang w:eastAsia="en-US"/>
        </w:rPr>
        <w:t xml:space="preserve"> and including this in the response. This was agreed and </w:t>
      </w:r>
      <w:r w:rsidR="00AC723D" w:rsidRPr="00AC723D">
        <w:rPr>
          <w:color w:val="0000FF"/>
          <w:lang w:eastAsia="en-US"/>
        </w:rPr>
        <w:t>S2-2205</w:t>
      </w:r>
      <w:r w:rsidR="0003508C">
        <w:rPr>
          <w:color w:val="0000FF"/>
          <w:lang w:eastAsia="en-US"/>
        </w:rPr>
        <w:t>4</w:t>
      </w:r>
      <w:r w:rsidR="00AC723D" w:rsidRPr="00AC723D">
        <w:rPr>
          <w:color w:val="0000FF"/>
          <w:lang w:eastAsia="en-US"/>
        </w:rPr>
        <w:t>48</w:t>
      </w:r>
      <w:r w:rsidR="00AC723D">
        <w:t xml:space="preserve"> </w:t>
      </w:r>
      <w:r w:rsidR="00AC723D" w:rsidRPr="0003508C">
        <w:rPr>
          <w:b/>
          <w:bCs/>
        </w:rPr>
        <w:t>was then re-opened and moved to AI 10.8</w:t>
      </w:r>
      <w:r w:rsidR="00AC723D">
        <w:t xml:space="preserve"> and a response LS was allocated in </w:t>
      </w:r>
      <w:r w:rsidR="00AC723D" w:rsidRPr="00554A0C">
        <w:rPr>
          <w:color w:val="0000FF"/>
        </w:rPr>
        <w:t>S2-220769</w:t>
      </w:r>
      <w:r w:rsidR="00AC723D">
        <w:rPr>
          <w:color w:val="0000FF"/>
        </w:rPr>
        <w:t>9</w:t>
      </w:r>
      <w:r w:rsidR="0003508C">
        <w:t>.</w:t>
      </w:r>
    </w:p>
    <w:p w14:paraId="1F2D57AB" w14:textId="621ECEBC" w:rsidR="004108E1" w:rsidRDefault="004108E1" w:rsidP="00C445E6">
      <w:pPr>
        <w:rPr>
          <w:lang w:eastAsia="en-US"/>
        </w:rPr>
      </w:pPr>
    </w:p>
    <w:p w14:paraId="7ECD712B" w14:textId="77777777" w:rsidR="00C445E6" w:rsidRDefault="00C445E6" w:rsidP="0088498C">
      <w:pPr>
        <w:pStyle w:val="Heading1"/>
      </w:pPr>
      <w:r>
        <w:t>5.</w:t>
      </w:r>
      <w:r>
        <w:tab/>
        <w:t>AoB</w:t>
      </w:r>
    </w:p>
    <w:p w14:paraId="38D814B0" w14:textId="77777777" w:rsidR="00F81A74" w:rsidRPr="00F81A74" w:rsidRDefault="00F81A74" w:rsidP="00F81A74">
      <w:pPr>
        <w:rPr>
          <w:b/>
          <w:bCs/>
        </w:rPr>
      </w:pPr>
      <w:r w:rsidRPr="00F81A74">
        <w:rPr>
          <w:b/>
          <w:bCs/>
        </w:rPr>
        <w:t>Rel-17 Status Reports:</w:t>
      </w:r>
    </w:p>
    <w:p w14:paraId="4277761C" w14:textId="50993C21" w:rsidR="00C445E6" w:rsidRDefault="003C07C4" w:rsidP="00C445E6">
      <w:r>
        <w:t>Pereton Labs asked whether numbers were allocated for Rel-17 Status Reports. These have not been allocated by MCC and should be requested if there is anything controversial to be reported by the SA WG2 Chair to TSG SA.</w:t>
      </w:r>
    </w:p>
    <w:p w14:paraId="59D66D61" w14:textId="77777777" w:rsidR="00F81A74" w:rsidRPr="001F2995" w:rsidRDefault="00F81A74" w:rsidP="00F81A74">
      <w:r w:rsidRPr="001F2995">
        <w:rPr>
          <w:b/>
          <w:bCs/>
        </w:rPr>
        <w:t>It was clarified that if any Rel-17 Status Reports are needed, then an e-mail should be sent to MCC to allocate numbers for these.</w:t>
      </w:r>
      <w:r>
        <w:t xml:space="preserve"> For minor status changes, an e-mail to the SA WG2 Chair can be used to include it in the status report to TSG SA.</w:t>
      </w:r>
    </w:p>
    <w:p w14:paraId="21A4A1CC" w14:textId="378F00C4" w:rsidR="003C07C4" w:rsidRDefault="003C07C4" w:rsidP="00C445E6"/>
    <w:p w14:paraId="041D35D3" w14:textId="4F91D8D9" w:rsidR="00F81A74" w:rsidRPr="00F81A74" w:rsidRDefault="00F81A74" w:rsidP="00C445E6">
      <w:pPr>
        <w:rPr>
          <w:b/>
          <w:bCs/>
        </w:rPr>
      </w:pPr>
      <w:r w:rsidRPr="00F81A74">
        <w:rPr>
          <w:b/>
          <w:bCs/>
        </w:rPr>
        <w:t>General:</w:t>
      </w:r>
    </w:p>
    <w:p w14:paraId="79E849C8" w14:textId="05D247AD" w:rsidR="003C07C4" w:rsidRDefault="003C07C4" w:rsidP="00C445E6">
      <w:r>
        <w:t>Nokia commented that we are expected to report our progress and issues with other</w:t>
      </w:r>
      <w:r w:rsidR="00F81A74">
        <w:t xml:space="preserve"> </w:t>
      </w:r>
      <w:r>
        <w:t>WGs and asked whether we should send all issues from studies to</w:t>
      </w:r>
      <w:r w:rsidR="00F81A74">
        <w:t xml:space="preserve"> </w:t>
      </w:r>
      <w:r>
        <w:t>WGs, or collate issues and send them together to the</w:t>
      </w:r>
      <w:r w:rsidR="00F81A74">
        <w:t xml:space="preserve"> </w:t>
      </w:r>
      <w:r>
        <w:t>WGs. If feedback is required for progressing SA WG2 Studies, then LSs should be written to do this on a case by case basis. The sending of draft TRs to TSG for information also provides the status of the TRs to other</w:t>
      </w:r>
      <w:r w:rsidR="00F81A74">
        <w:t xml:space="preserve"> </w:t>
      </w:r>
      <w:r>
        <w:t>WGs and in this case there is no need to send additional LSs for this. In particular, we should not ask other WGs to perform the evaluations for SA</w:t>
      </w:r>
      <w:r w:rsidR="004108E1">
        <w:t> </w:t>
      </w:r>
      <w:r>
        <w:t>WG2.</w:t>
      </w:r>
    </w:p>
    <w:p w14:paraId="3007D640" w14:textId="37B32918" w:rsidR="003C07C4" w:rsidRDefault="003C07C4" w:rsidP="00C445E6"/>
    <w:p w14:paraId="6F3C615F" w14:textId="371DC773" w:rsidR="003C07C4" w:rsidRDefault="0003508C" w:rsidP="00C445E6">
      <w:r>
        <w:t>OPPO commented that they understood that no new architectural requirements should be added. The SA WG2 Chair clarified that this was announced as the last meeting for new solutions. Each study item should have a project plan and should indicate the deadlines for bringing different material to the study.</w:t>
      </w:r>
    </w:p>
    <w:p w14:paraId="12943367" w14:textId="65D27D83" w:rsidR="003C07C4" w:rsidRDefault="003C07C4" w:rsidP="00C445E6"/>
    <w:p w14:paraId="245E7936" w14:textId="1D7B7C4C" w:rsidR="00F81A74" w:rsidRPr="00F81A74" w:rsidRDefault="00F81A74" w:rsidP="00C445E6">
      <w:pPr>
        <w:rPr>
          <w:b/>
          <w:bCs/>
        </w:rPr>
      </w:pPr>
      <w:r w:rsidRPr="00F81A74">
        <w:rPr>
          <w:b/>
          <w:bCs/>
        </w:rPr>
        <w:t>TEI18 prioritization:</w:t>
      </w:r>
    </w:p>
    <w:p w14:paraId="0AF53636" w14:textId="58173ECE" w:rsidR="008209D7" w:rsidRDefault="001F2995" w:rsidP="00C445E6">
      <w:r>
        <w:t xml:space="preserve">AT&amp;T asked when TEI18 prioritization discussions will be held. It was clarified that any TEI WIs will be </w:t>
      </w:r>
      <w:r w:rsidR="009D084E">
        <w:t>E</w:t>
      </w:r>
      <w:r>
        <w:t>ndorsed</w:t>
      </w:r>
      <w:r w:rsidR="009D084E">
        <w:t>, rather than Approved,</w:t>
      </w:r>
      <w:r>
        <w:t xml:space="preserve"> in SA</w:t>
      </w:r>
      <w:r w:rsidR="009D084E">
        <w:t> </w:t>
      </w:r>
      <w:r>
        <w:t>WG2 so that they do not get sent to TSG for approval immediately, so that pr</w:t>
      </w:r>
      <w:r w:rsidR="009D084E">
        <w:t xml:space="preserve">ioritization discussions </w:t>
      </w:r>
      <w:r w:rsidR="009D084E">
        <w:lastRenderedPageBreak/>
        <w:t xml:space="preserve">can be held when the full workload for TEI items is known. Whether this is done in SA WG2 or at TSG SA is a matter for discussion and agreement in SA WG2. </w:t>
      </w:r>
      <w:r w:rsidR="00F97B3D">
        <w:t>O</w:t>
      </w:r>
      <w:r w:rsidR="009D084E">
        <w:t>ff-line discussion on this is encouraged, to try to come to a common view.</w:t>
      </w:r>
      <w:r w:rsidR="008209D7">
        <w:t xml:space="preserve"> Ericsson suggested having discussion on the TEI work as it is an SA WG2 decision on which and how much TEI18 work will be done in SA WG2 and some time needs to be set aside to handle this.</w:t>
      </w:r>
    </w:p>
    <w:p w14:paraId="71868AAC" w14:textId="6979BA4B" w:rsidR="001F2995" w:rsidRDefault="008209D7" w:rsidP="00C445E6">
      <w:r>
        <w:t>The SA WG2 Chair clarified that the use of Endorsed was intended to be used to identify TEI items which can</w:t>
      </w:r>
      <w:r w:rsidR="00F81A74">
        <w:t xml:space="preserve"> be</w:t>
      </w:r>
      <w:r>
        <w:t xml:space="preserve"> consider</w:t>
      </w:r>
      <w:r w:rsidR="00F81A74">
        <w:t>ed</w:t>
      </w:r>
      <w:r>
        <w:t xml:space="preserve"> in a prioritisation exercise for inclusion in the final set of TEI18 work.</w:t>
      </w:r>
    </w:p>
    <w:p w14:paraId="7DECB49F" w14:textId="15EEBD01" w:rsidR="00F81A74" w:rsidRDefault="00F81A74" w:rsidP="00C445E6">
      <w:r>
        <w:t>Once the proposal has been 'endorsed' this should not then be further modified until the prioritization phase in order to have a stable set of proposals.</w:t>
      </w:r>
    </w:p>
    <w:p w14:paraId="4E8BF298" w14:textId="07BAAA1A" w:rsidR="00D40D28" w:rsidRDefault="00D40D28" w:rsidP="00C445E6">
      <w:r>
        <w:t>The SA WG2 Chair asked if anyone has any concern or objection to handle TEI18 prioritization, if necessary, within SA WG2. No concern or objection was raised.</w:t>
      </w:r>
    </w:p>
    <w:p w14:paraId="7032416D" w14:textId="1EAC2ECB" w:rsidR="00F81A74" w:rsidRDefault="00F81A74" w:rsidP="00C445E6">
      <w:r>
        <w:t>Huawei suggested that a first attempt at prioritization should be made in SA</w:t>
      </w:r>
      <w:r w:rsidR="00F97B3D">
        <w:t> </w:t>
      </w:r>
      <w:r>
        <w:t>WG2.</w:t>
      </w:r>
    </w:p>
    <w:p w14:paraId="7D26E3AA" w14:textId="5A5D529A" w:rsidR="00F81A74" w:rsidRDefault="00F81A74" w:rsidP="00C445E6">
      <w:r>
        <w:t xml:space="preserve">Deutsche Telekom asked whether the related resources in </w:t>
      </w:r>
      <w:r w:rsidR="00F97B3D">
        <w:t>other WGs (in particular RAN WGs) will be checked for the endorsed TEI18 items. This will need to be taken into account at the TSG level.</w:t>
      </w:r>
    </w:p>
    <w:p w14:paraId="4936C44C" w14:textId="0C82721B" w:rsidR="00F97B3D" w:rsidRDefault="00F97B3D" w:rsidP="00C445E6">
      <w:r>
        <w:t>Ericsson commented that the known dependencies can be included in the TEI items in order to facilitate the identification of RAN resource impacts. The SA WG2 Chair suggested including a note on dependencies in the WIs.</w:t>
      </w:r>
    </w:p>
    <w:p w14:paraId="3360526F" w14:textId="2173A942" w:rsidR="00F97B3D" w:rsidRDefault="00F97B3D" w:rsidP="00C445E6">
      <w:r>
        <w:t>MediaTek commented that some SA WG2 TEI18 work may look like a large WI in other WGs and this should also be considered when developing TEI18 items.</w:t>
      </w:r>
    </w:p>
    <w:p w14:paraId="12B70F65" w14:textId="18901291" w:rsidR="00F97B3D" w:rsidRDefault="00F97B3D" w:rsidP="00C445E6">
      <w:r>
        <w:t>Ericsson commented that many changes can impact RAN work, not just the Access Stratum aspects.</w:t>
      </w:r>
    </w:p>
    <w:p w14:paraId="6A2513A6" w14:textId="735FC982" w:rsidR="00F97B3D" w:rsidRDefault="00F07456" w:rsidP="00C445E6">
      <w:r>
        <w:t>The TSG SA Chair commented that as much clarification on impacts to other WGs as can be provided should be included, but impacts can anyway be checked by TSG SA if necessary.</w:t>
      </w:r>
    </w:p>
    <w:p w14:paraId="61D437F0" w14:textId="3CC28107" w:rsidR="00002EE8" w:rsidRDefault="00002EE8" w:rsidP="00BE050C"/>
    <w:p w14:paraId="164C7DDE" w14:textId="4D370478" w:rsidR="00AC1A5B" w:rsidRDefault="00D123D2"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46F4F4A7" w:rsidR="007E1A46" w:rsidRDefault="000840CD" w:rsidP="000840CD">
      <w:pPr>
        <w:pStyle w:val="Heading1"/>
        <w:rPr>
          <w:color w:val="0000FF"/>
        </w:rPr>
      </w:pPr>
      <w:r w:rsidRPr="0048558F">
        <w:rPr>
          <w:color w:val="0000FF"/>
        </w:rPr>
        <w:t>Closed:</w:t>
      </w:r>
      <w:r w:rsidR="002B0C6B">
        <w:rPr>
          <w:color w:val="0000FF"/>
        </w:rPr>
        <w:t xml:space="preserve"> </w:t>
      </w:r>
      <w:r w:rsidR="0088498C">
        <w:rPr>
          <w:color w:val="0000FF"/>
        </w:rPr>
        <w:t>2</w:t>
      </w:r>
      <w:r w:rsidR="00F07456">
        <w:rPr>
          <w:color w:val="0000FF"/>
        </w:rPr>
        <w:t>3</w:t>
      </w:r>
      <w:r w:rsidR="00676894">
        <w:rPr>
          <w:color w:val="0000FF"/>
        </w:rPr>
        <w:t xml:space="preserve"> </w:t>
      </w:r>
      <w:r w:rsidR="00DA7D94">
        <w:rPr>
          <w:color w:val="0000FF"/>
        </w:rPr>
        <w:t>August</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F07456">
        <w:rPr>
          <w:color w:val="0000FF"/>
        </w:rPr>
        <w:t>26</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4C748" w14:textId="77777777" w:rsidR="00D81C11" w:rsidRDefault="00D81C11" w:rsidP="0085007B">
      <w:pPr>
        <w:spacing w:after="0"/>
      </w:pPr>
      <w:r>
        <w:separator/>
      </w:r>
    </w:p>
  </w:endnote>
  <w:endnote w:type="continuationSeparator" w:id="0">
    <w:p w14:paraId="7A8854DD" w14:textId="77777777" w:rsidR="00D81C11" w:rsidRDefault="00D81C11"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FE56E" w14:textId="77777777" w:rsidR="00D81C11" w:rsidRDefault="00D81C11" w:rsidP="0085007B">
      <w:pPr>
        <w:spacing w:after="0"/>
      </w:pPr>
      <w:r>
        <w:separator/>
      </w:r>
    </w:p>
  </w:footnote>
  <w:footnote w:type="continuationSeparator" w:id="0">
    <w:p w14:paraId="29ED7876" w14:textId="77777777" w:rsidR="00D81C11" w:rsidRDefault="00D81C11"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2EE8"/>
    <w:rsid w:val="000059F3"/>
    <w:rsid w:val="000149D6"/>
    <w:rsid w:val="00015D16"/>
    <w:rsid w:val="000219A0"/>
    <w:rsid w:val="000319C8"/>
    <w:rsid w:val="00034F56"/>
    <w:rsid w:val="0003508C"/>
    <w:rsid w:val="00040616"/>
    <w:rsid w:val="00043AEA"/>
    <w:rsid w:val="00056AB3"/>
    <w:rsid w:val="00060909"/>
    <w:rsid w:val="00062F50"/>
    <w:rsid w:val="00076122"/>
    <w:rsid w:val="00080D3D"/>
    <w:rsid w:val="000840CD"/>
    <w:rsid w:val="00087D60"/>
    <w:rsid w:val="0009087A"/>
    <w:rsid w:val="000A2977"/>
    <w:rsid w:val="000A3B62"/>
    <w:rsid w:val="000B48ED"/>
    <w:rsid w:val="000D2249"/>
    <w:rsid w:val="000D47A0"/>
    <w:rsid w:val="000D593A"/>
    <w:rsid w:val="000E3CA7"/>
    <w:rsid w:val="000E531B"/>
    <w:rsid w:val="000E61A2"/>
    <w:rsid w:val="000E69A8"/>
    <w:rsid w:val="000F13C9"/>
    <w:rsid w:val="000F3DA2"/>
    <w:rsid w:val="000F72A0"/>
    <w:rsid w:val="001039B4"/>
    <w:rsid w:val="00113EBD"/>
    <w:rsid w:val="00115C27"/>
    <w:rsid w:val="001305D2"/>
    <w:rsid w:val="001456AF"/>
    <w:rsid w:val="001472BB"/>
    <w:rsid w:val="00150D40"/>
    <w:rsid w:val="001539E5"/>
    <w:rsid w:val="0015417B"/>
    <w:rsid w:val="00154976"/>
    <w:rsid w:val="001553D2"/>
    <w:rsid w:val="00161545"/>
    <w:rsid w:val="00164006"/>
    <w:rsid w:val="00186016"/>
    <w:rsid w:val="00187B27"/>
    <w:rsid w:val="00193AA6"/>
    <w:rsid w:val="001959DE"/>
    <w:rsid w:val="001974AA"/>
    <w:rsid w:val="001A26F6"/>
    <w:rsid w:val="001A78DA"/>
    <w:rsid w:val="001D1549"/>
    <w:rsid w:val="001D46DB"/>
    <w:rsid w:val="001D54BB"/>
    <w:rsid w:val="001D6904"/>
    <w:rsid w:val="001E16D3"/>
    <w:rsid w:val="001E411C"/>
    <w:rsid w:val="001F2995"/>
    <w:rsid w:val="001F7D51"/>
    <w:rsid w:val="00200CF5"/>
    <w:rsid w:val="00201F6A"/>
    <w:rsid w:val="0021794E"/>
    <w:rsid w:val="0021798A"/>
    <w:rsid w:val="002268B1"/>
    <w:rsid w:val="002273F1"/>
    <w:rsid w:val="00231B8C"/>
    <w:rsid w:val="00234C2E"/>
    <w:rsid w:val="00235A63"/>
    <w:rsid w:val="0024299C"/>
    <w:rsid w:val="00254A52"/>
    <w:rsid w:val="00262635"/>
    <w:rsid w:val="002717B4"/>
    <w:rsid w:val="00277E48"/>
    <w:rsid w:val="00280F27"/>
    <w:rsid w:val="00285723"/>
    <w:rsid w:val="00287993"/>
    <w:rsid w:val="00293408"/>
    <w:rsid w:val="00293D1E"/>
    <w:rsid w:val="00294A4A"/>
    <w:rsid w:val="002B0C6B"/>
    <w:rsid w:val="002B3038"/>
    <w:rsid w:val="002B5393"/>
    <w:rsid w:val="002C0C22"/>
    <w:rsid w:val="002C639F"/>
    <w:rsid w:val="002D0073"/>
    <w:rsid w:val="002E148B"/>
    <w:rsid w:val="002E3E99"/>
    <w:rsid w:val="002E442D"/>
    <w:rsid w:val="002E5863"/>
    <w:rsid w:val="002E601F"/>
    <w:rsid w:val="002F0584"/>
    <w:rsid w:val="00300404"/>
    <w:rsid w:val="003004FB"/>
    <w:rsid w:val="00303A8A"/>
    <w:rsid w:val="00307481"/>
    <w:rsid w:val="003135D5"/>
    <w:rsid w:val="00323C99"/>
    <w:rsid w:val="00323DEC"/>
    <w:rsid w:val="00330DE8"/>
    <w:rsid w:val="003367EF"/>
    <w:rsid w:val="003448FC"/>
    <w:rsid w:val="0037451C"/>
    <w:rsid w:val="0037788D"/>
    <w:rsid w:val="00380505"/>
    <w:rsid w:val="00381B8D"/>
    <w:rsid w:val="003843AC"/>
    <w:rsid w:val="00385452"/>
    <w:rsid w:val="00390D21"/>
    <w:rsid w:val="0039639F"/>
    <w:rsid w:val="003A21D0"/>
    <w:rsid w:val="003A2237"/>
    <w:rsid w:val="003A3807"/>
    <w:rsid w:val="003A7016"/>
    <w:rsid w:val="003B2077"/>
    <w:rsid w:val="003C07C4"/>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08E1"/>
    <w:rsid w:val="00415209"/>
    <w:rsid w:val="00415986"/>
    <w:rsid w:val="004174B2"/>
    <w:rsid w:val="0042316D"/>
    <w:rsid w:val="0042471D"/>
    <w:rsid w:val="00431C9C"/>
    <w:rsid w:val="0043254A"/>
    <w:rsid w:val="00436BD9"/>
    <w:rsid w:val="00442EC8"/>
    <w:rsid w:val="0045300A"/>
    <w:rsid w:val="004532C8"/>
    <w:rsid w:val="0045385D"/>
    <w:rsid w:val="004621A9"/>
    <w:rsid w:val="004624A6"/>
    <w:rsid w:val="00465390"/>
    <w:rsid w:val="00476207"/>
    <w:rsid w:val="0048558F"/>
    <w:rsid w:val="00485732"/>
    <w:rsid w:val="004A02E0"/>
    <w:rsid w:val="004A1979"/>
    <w:rsid w:val="004A5F2E"/>
    <w:rsid w:val="004A698B"/>
    <w:rsid w:val="004B3AA1"/>
    <w:rsid w:val="004B47D1"/>
    <w:rsid w:val="004B6886"/>
    <w:rsid w:val="004C26C0"/>
    <w:rsid w:val="004C64B0"/>
    <w:rsid w:val="004D40A1"/>
    <w:rsid w:val="004D41ED"/>
    <w:rsid w:val="004E218D"/>
    <w:rsid w:val="004F1EC5"/>
    <w:rsid w:val="004F42D6"/>
    <w:rsid w:val="00500CF4"/>
    <w:rsid w:val="00510107"/>
    <w:rsid w:val="00525853"/>
    <w:rsid w:val="00545F55"/>
    <w:rsid w:val="00546604"/>
    <w:rsid w:val="00551F6A"/>
    <w:rsid w:val="00552322"/>
    <w:rsid w:val="00553450"/>
    <w:rsid w:val="00554A0C"/>
    <w:rsid w:val="00556F9B"/>
    <w:rsid w:val="005768DF"/>
    <w:rsid w:val="00581EC8"/>
    <w:rsid w:val="005853F4"/>
    <w:rsid w:val="00585E54"/>
    <w:rsid w:val="00586482"/>
    <w:rsid w:val="005A65D1"/>
    <w:rsid w:val="005A663D"/>
    <w:rsid w:val="005B6629"/>
    <w:rsid w:val="005B7B97"/>
    <w:rsid w:val="005C0C1C"/>
    <w:rsid w:val="005E6762"/>
    <w:rsid w:val="005F24B2"/>
    <w:rsid w:val="005F5EDB"/>
    <w:rsid w:val="006011FA"/>
    <w:rsid w:val="00601742"/>
    <w:rsid w:val="006030D6"/>
    <w:rsid w:val="00603F0C"/>
    <w:rsid w:val="0060496B"/>
    <w:rsid w:val="0060793B"/>
    <w:rsid w:val="00615DFC"/>
    <w:rsid w:val="006177D5"/>
    <w:rsid w:val="00617D26"/>
    <w:rsid w:val="00620DF5"/>
    <w:rsid w:val="006334A9"/>
    <w:rsid w:val="006419A1"/>
    <w:rsid w:val="0064281B"/>
    <w:rsid w:val="0064465A"/>
    <w:rsid w:val="00657813"/>
    <w:rsid w:val="006665F8"/>
    <w:rsid w:val="00672099"/>
    <w:rsid w:val="00676894"/>
    <w:rsid w:val="00680298"/>
    <w:rsid w:val="00682336"/>
    <w:rsid w:val="00687D97"/>
    <w:rsid w:val="00691673"/>
    <w:rsid w:val="00692737"/>
    <w:rsid w:val="006B25AE"/>
    <w:rsid w:val="006B7E67"/>
    <w:rsid w:val="006C270F"/>
    <w:rsid w:val="006D4ADF"/>
    <w:rsid w:val="006E0D3B"/>
    <w:rsid w:val="006E3D02"/>
    <w:rsid w:val="006E4321"/>
    <w:rsid w:val="006F65F0"/>
    <w:rsid w:val="00701663"/>
    <w:rsid w:val="00702D12"/>
    <w:rsid w:val="0070513E"/>
    <w:rsid w:val="007063CF"/>
    <w:rsid w:val="00715EE3"/>
    <w:rsid w:val="007221E7"/>
    <w:rsid w:val="00724D6A"/>
    <w:rsid w:val="007272FC"/>
    <w:rsid w:val="0073150F"/>
    <w:rsid w:val="00745058"/>
    <w:rsid w:val="00750B57"/>
    <w:rsid w:val="007544C8"/>
    <w:rsid w:val="00757496"/>
    <w:rsid w:val="0075761F"/>
    <w:rsid w:val="00774914"/>
    <w:rsid w:val="00775116"/>
    <w:rsid w:val="00775D1A"/>
    <w:rsid w:val="00780C5D"/>
    <w:rsid w:val="00785B4D"/>
    <w:rsid w:val="00790DAD"/>
    <w:rsid w:val="00790E48"/>
    <w:rsid w:val="007912AF"/>
    <w:rsid w:val="00794BC4"/>
    <w:rsid w:val="00797413"/>
    <w:rsid w:val="00797813"/>
    <w:rsid w:val="007A180A"/>
    <w:rsid w:val="007A76FB"/>
    <w:rsid w:val="007B3434"/>
    <w:rsid w:val="007C0907"/>
    <w:rsid w:val="007C56FF"/>
    <w:rsid w:val="007C786F"/>
    <w:rsid w:val="007D5E78"/>
    <w:rsid w:val="007E1A46"/>
    <w:rsid w:val="007F0C8C"/>
    <w:rsid w:val="007F1C21"/>
    <w:rsid w:val="007F2931"/>
    <w:rsid w:val="007F2E53"/>
    <w:rsid w:val="007F4672"/>
    <w:rsid w:val="007F652B"/>
    <w:rsid w:val="00807C77"/>
    <w:rsid w:val="008209D7"/>
    <w:rsid w:val="00820F19"/>
    <w:rsid w:val="0082616E"/>
    <w:rsid w:val="00836ACD"/>
    <w:rsid w:val="00837DE3"/>
    <w:rsid w:val="00841FBE"/>
    <w:rsid w:val="0084462E"/>
    <w:rsid w:val="00845ED7"/>
    <w:rsid w:val="008473C1"/>
    <w:rsid w:val="0085007B"/>
    <w:rsid w:val="00852D83"/>
    <w:rsid w:val="0085417C"/>
    <w:rsid w:val="00855450"/>
    <w:rsid w:val="00857095"/>
    <w:rsid w:val="00861465"/>
    <w:rsid w:val="008640CC"/>
    <w:rsid w:val="0086600A"/>
    <w:rsid w:val="008667F5"/>
    <w:rsid w:val="008700BA"/>
    <w:rsid w:val="00871FA4"/>
    <w:rsid w:val="00880E91"/>
    <w:rsid w:val="0088498C"/>
    <w:rsid w:val="00891AE2"/>
    <w:rsid w:val="008923E1"/>
    <w:rsid w:val="008A4530"/>
    <w:rsid w:val="008A7094"/>
    <w:rsid w:val="008B1F1B"/>
    <w:rsid w:val="008B2B74"/>
    <w:rsid w:val="008C486B"/>
    <w:rsid w:val="008C7121"/>
    <w:rsid w:val="008D0CE5"/>
    <w:rsid w:val="008D3AE3"/>
    <w:rsid w:val="008D5BF7"/>
    <w:rsid w:val="008D61DB"/>
    <w:rsid w:val="008D6292"/>
    <w:rsid w:val="008E0748"/>
    <w:rsid w:val="008E25C1"/>
    <w:rsid w:val="008E69CF"/>
    <w:rsid w:val="008F4E67"/>
    <w:rsid w:val="00900284"/>
    <w:rsid w:val="0090040E"/>
    <w:rsid w:val="0090288D"/>
    <w:rsid w:val="009104D0"/>
    <w:rsid w:val="00925916"/>
    <w:rsid w:val="00926994"/>
    <w:rsid w:val="00927814"/>
    <w:rsid w:val="009330CB"/>
    <w:rsid w:val="00933B2D"/>
    <w:rsid w:val="00944F74"/>
    <w:rsid w:val="0094649A"/>
    <w:rsid w:val="00955479"/>
    <w:rsid w:val="009566A2"/>
    <w:rsid w:val="00961220"/>
    <w:rsid w:val="00971786"/>
    <w:rsid w:val="00974A3A"/>
    <w:rsid w:val="00976926"/>
    <w:rsid w:val="00983B33"/>
    <w:rsid w:val="00983FA4"/>
    <w:rsid w:val="00986115"/>
    <w:rsid w:val="0099226D"/>
    <w:rsid w:val="009940EC"/>
    <w:rsid w:val="00994BFA"/>
    <w:rsid w:val="00997791"/>
    <w:rsid w:val="009A13B0"/>
    <w:rsid w:val="009A3EC1"/>
    <w:rsid w:val="009A57E7"/>
    <w:rsid w:val="009A79C2"/>
    <w:rsid w:val="009C74E8"/>
    <w:rsid w:val="009D084E"/>
    <w:rsid w:val="009E4831"/>
    <w:rsid w:val="009E65A4"/>
    <w:rsid w:val="009F1217"/>
    <w:rsid w:val="009F5192"/>
    <w:rsid w:val="00A07D21"/>
    <w:rsid w:val="00A179FA"/>
    <w:rsid w:val="00A207AA"/>
    <w:rsid w:val="00A308CD"/>
    <w:rsid w:val="00A4192B"/>
    <w:rsid w:val="00A421BD"/>
    <w:rsid w:val="00A439FB"/>
    <w:rsid w:val="00A51F17"/>
    <w:rsid w:val="00A547F7"/>
    <w:rsid w:val="00A550B1"/>
    <w:rsid w:val="00A76535"/>
    <w:rsid w:val="00A775C8"/>
    <w:rsid w:val="00A8249C"/>
    <w:rsid w:val="00A851F7"/>
    <w:rsid w:val="00A87E03"/>
    <w:rsid w:val="00A90FF4"/>
    <w:rsid w:val="00A91501"/>
    <w:rsid w:val="00A973D4"/>
    <w:rsid w:val="00AA02CA"/>
    <w:rsid w:val="00AA40A4"/>
    <w:rsid w:val="00AA78F2"/>
    <w:rsid w:val="00AB2B20"/>
    <w:rsid w:val="00AB3B2D"/>
    <w:rsid w:val="00AC1A5B"/>
    <w:rsid w:val="00AC41F9"/>
    <w:rsid w:val="00AC5147"/>
    <w:rsid w:val="00AC723D"/>
    <w:rsid w:val="00AD6B61"/>
    <w:rsid w:val="00AE5948"/>
    <w:rsid w:val="00AE623E"/>
    <w:rsid w:val="00AF20A1"/>
    <w:rsid w:val="00AF5E48"/>
    <w:rsid w:val="00AF67E5"/>
    <w:rsid w:val="00AF6AF1"/>
    <w:rsid w:val="00B0730E"/>
    <w:rsid w:val="00B118DD"/>
    <w:rsid w:val="00B1644E"/>
    <w:rsid w:val="00B32539"/>
    <w:rsid w:val="00B37A56"/>
    <w:rsid w:val="00B41B7A"/>
    <w:rsid w:val="00B46A70"/>
    <w:rsid w:val="00B54ED3"/>
    <w:rsid w:val="00B556C2"/>
    <w:rsid w:val="00B55EB4"/>
    <w:rsid w:val="00B76851"/>
    <w:rsid w:val="00B86B45"/>
    <w:rsid w:val="00BA59E2"/>
    <w:rsid w:val="00BB3BB4"/>
    <w:rsid w:val="00BC2149"/>
    <w:rsid w:val="00BC2476"/>
    <w:rsid w:val="00BD07FE"/>
    <w:rsid w:val="00BD21C8"/>
    <w:rsid w:val="00BD2BF5"/>
    <w:rsid w:val="00BD5D24"/>
    <w:rsid w:val="00BE050C"/>
    <w:rsid w:val="00BE2363"/>
    <w:rsid w:val="00BE3936"/>
    <w:rsid w:val="00C00767"/>
    <w:rsid w:val="00C008B3"/>
    <w:rsid w:val="00C21A50"/>
    <w:rsid w:val="00C3032E"/>
    <w:rsid w:val="00C30B97"/>
    <w:rsid w:val="00C3605F"/>
    <w:rsid w:val="00C410B1"/>
    <w:rsid w:val="00C445E6"/>
    <w:rsid w:val="00C51DC5"/>
    <w:rsid w:val="00C56B52"/>
    <w:rsid w:val="00C57D69"/>
    <w:rsid w:val="00C67042"/>
    <w:rsid w:val="00C677A0"/>
    <w:rsid w:val="00C67839"/>
    <w:rsid w:val="00C7248F"/>
    <w:rsid w:val="00C72FAD"/>
    <w:rsid w:val="00C80E78"/>
    <w:rsid w:val="00C84344"/>
    <w:rsid w:val="00C85353"/>
    <w:rsid w:val="00C85B2A"/>
    <w:rsid w:val="00C862FF"/>
    <w:rsid w:val="00C87011"/>
    <w:rsid w:val="00C92300"/>
    <w:rsid w:val="00CA4159"/>
    <w:rsid w:val="00CA4BD5"/>
    <w:rsid w:val="00CA7553"/>
    <w:rsid w:val="00CB4627"/>
    <w:rsid w:val="00CC66A4"/>
    <w:rsid w:val="00CD4F10"/>
    <w:rsid w:val="00CD56D0"/>
    <w:rsid w:val="00CD73EC"/>
    <w:rsid w:val="00CF5EBA"/>
    <w:rsid w:val="00D0348F"/>
    <w:rsid w:val="00D07283"/>
    <w:rsid w:val="00D11D7A"/>
    <w:rsid w:val="00D123D2"/>
    <w:rsid w:val="00D17612"/>
    <w:rsid w:val="00D17929"/>
    <w:rsid w:val="00D20E56"/>
    <w:rsid w:val="00D24CEC"/>
    <w:rsid w:val="00D27B82"/>
    <w:rsid w:val="00D315AF"/>
    <w:rsid w:val="00D40D28"/>
    <w:rsid w:val="00D415F2"/>
    <w:rsid w:val="00D44E50"/>
    <w:rsid w:val="00D46910"/>
    <w:rsid w:val="00D5287B"/>
    <w:rsid w:val="00D54D41"/>
    <w:rsid w:val="00D61690"/>
    <w:rsid w:val="00D61A93"/>
    <w:rsid w:val="00D63BB8"/>
    <w:rsid w:val="00D700EE"/>
    <w:rsid w:val="00D772E9"/>
    <w:rsid w:val="00D774EC"/>
    <w:rsid w:val="00D81C11"/>
    <w:rsid w:val="00D820C9"/>
    <w:rsid w:val="00D910DF"/>
    <w:rsid w:val="00D93104"/>
    <w:rsid w:val="00D939C7"/>
    <w:rsid w:val="00D94319"/>
    <w:rsid w:val="00D965C9"/>
    <w:rsid w:val="00DA099C"/>
    <w:rsid w:val="00DA1575"/>
    <w:rsid w:val="00DA7D94"/>
    <w:rsid w:val="00DB0F7E"/>
    <w:rsid w:val="00DB2E05"/>
    <w:rsid w:val="00DB63C4"/>
    <w:rsid w:val="00DC1FEF"/>
    <w:rsid w:val="00DD0949"/>
    <w:rsid w:val="00DD3ABC"/>
    <w:rsid w:val="00DD4E2B"/>
    <w:rsid w:val="00DE4566"/>
    <w:rsid w:val="00DE6833"/>
    <w:rsid w:val="00DF021C"/>
    <w:rsid w:val="00E104F3"/>
    <w:rsid w:val="00E11277"/>
    <w:rsid w:val="00E15131"/>
    <w:rsid w:val="00E27410"/>
    <w:rsid w:val="00E317B5"/>
    <w:rsid w:val="00E32B0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A2EFF"/>
    <w:rsid w:val="00EA3E40"/>
    <w:rsid w:val="00EB016C"/>
    <w:rsid w:val="00EB312B"/>
    <w:rsid w:val="00EC0701"/>
    <w:rsid w:val="00EC7C77"/>
    <w:rsid w:val="00ED0301"/>
    <w:rsid w:val="00EE03AB"/>
    <w:rsid w:val="00EE4287"/>
    <w:rsid w:val="00EE6CDE"/>
    <w:rsid w:val="00EE7E74"/>
    <w:rsid w:val="00EF7857"/>
    <w:rsid w:val="00F00347"/>
    <w:rsid w:val="00F00835"/>
    <w:rsid w:val="00F0505D"/>
    <w:rsid w:val="00F07456"/>
    <w:rsid w:val="00F14CF8"/>
    <w:rsid w:val="00F204DF"/>
    <w:rsid w:val="00F227F8"/>
    <w:rsid w:val="00F25759"/>
    <w:rsid w:val="00F33116"/>
    <w:rsid w:val="00F33AB9"/>
    <w:rsid w:val="00F421ED"/>
    <w:rsid w:val="00F42CE0"/>
    <w:rsid w:val="00F43A67"/>
    <w:rsid w:val="00F45B1D"/>
    <w:rsid w:val="00F50CC5"/>
    <w:rsid w:val="00F57C08"/>
    <w:rsid w:val="00F66896"/>
    <w:rsid w:val="00F80CC7"/>
    <w:rsid w:val="00F81A74"/>
    <w:rsid w:val="00F846CD"/>
    <w:rsid w:val="00F9494B"/>
    <w:rsid w:val="00F97B3D"/>
    <w:rsid w:val="00FB53FE"/>
    <w:rsid w:val="00FC1E72"/>
    <w:rsid w:val="00FC29F3"/>
    <w:rsid w:val="00FC2D3E"/>
    <w:rsid w:val="00FC348C"/>
    <w:rsid w:val="00FC5C03"/>
    <w:rsid w:val="00FD3805"/>
    <w:rsid w:val="00FE154D"/>
    <w:rsid w:val="00FF58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2E_Electronic_2022-08/INBOX/CCs/CC%233_2022-08-23_1230-1530_UT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2E_Electronic_2022-08/INBOX/CCs/CC%233_2022-08-23_1230-1530_UTC" TargetMode="External"/><Relationship Id="rId5" Type="http://schemas.openxmlformats.org/officeDocument/2006/relationships/webSettings" Target="webSettings.xml"/><Relationship Id="rId10" Type="http://schemas.openxmlformats.org/officeDocument/2006/relationships/hyperlink" Target="https://www.3gpp.org/ftp/tsg_sa/WG2_Arch/TSGS2_152E_Electronic_2022-08/INBOX/CCs/CC%233_2022-08-23_1230-1530_UTC/Way%20forward%20of%205MBS_CC%233.pptx" TargetMode="External"/><Relationship Id="rId4" Type="http://schemas.openxmlformats.org/officeDocument/2006/relationships/settings" Target="settings.xml"/><Relationship Id="rId9" Type="http://schemas.openxmlformats.org/officeDocument/2006/relationships/hyperlink" Target="https://www.3gpp.org/ftp/tsg_sa/WG2_Arch/TSGS2_152E_Electronic_2022-08/INBOX/Chair_Notes/Combined_ChairNotes_AI%23_4.X_5.X_6.X_7.X_8.X-08-22-180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2775</TotalTime>
  <Pages>16</Pages>
  <Words>8680</Words>
  <Characters>41839</Characters>
  <Application>Microsoft Office Word</Application>
  <DocSecurity>0</DocSecurity>
  <Lines>1195</Lines>
  <Paragraphs>682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Comments</cp:lastModifiedBy>
  <cp:revision>63</cp:revision>
  <dcterms:created xsi:type="dcterms:W3CDTF">2020-11-17T07:07:00Z</dcterms:created>
  <dcterms:modified xsi:type="dcterms:W3CDTF">2022-08-30T13:20:00Z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